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A62" w:rsidRPr="00964A17" w:rsidRDefault="00DD0A62" w:rsidP="009609A5">
      <w:pPr>
        <w:pStyle w:val="NormalWeb"/>
        <w:jc w:val="center"/>
        <w:rPr>
          <w:b/>
          <w:sz w:val="28"/>
          <w:szCs w:val="28"/>
        </w:rPr>
      </w:pPr>
      <w:r w:rsidRPr="00964A17">
        <w:rPr>
          <w:b/>
          <w:sz w:val="28"/>
          <w:szCs w:val="28"/>
        </w:rPr>
        <w:t>УВЕДОМЛЕНИЕ</w:t>
      </w:r>
    </w:p>
    <w:p w:rsidR="00DD0A62" w:rsidRDefault="00DD0A62" w:rsidP="00C973C8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973C8">
        <w:rPr>
          <w:rFonts w:ascii="Times New Roman" w:hAnsi="Times New Roman" w:cs="Times New Roman"/>
          <w:b w:val="0"/>
          <w:sz w:val="28"/>
          <w:szCs w:val="28"/>
        </w:rPr>
        <w:t>о подготовке проекта приказа министерства энергетики, промышленности и связи Ставропольского края 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 </w:t>
      </w:r>
      <w:r w:rsidRPr="00C973C8">
        <w:rPr>
          <w:rFonts w:ascii="Times New Roman" w:hAnsi="Times New Roman" w:cs="Times New Roman"/>
          <w:b w:val="0"/>
          <w:sz w:val="28"/>
          <w:szCs w:val="28"/>
        </w:rPr>
        <w:t>утверждении требований к закупаемым мин</w:t>
      </w:r>
      <w:r w:rsidRPr="00C973C8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973C8">
        <w:rPr>
          <w:rFonts w:ascii="Times New Roman" w:hAnsi="Times New Roman" w:cs="Times New Roman"/>
          <w:b w:val="0"/>
          <w:sz w:val="28"/>
          <w:szCs w:val="28"/>
        </w:rPr>
        <w:t>стерством энергетики, промышленности и связи Ставропольского края и по</w:t>
      </w:r>
      <w:r w:rsidRPr="00C973C8">
        <w:rPr>
          <w:rFonts w:ascii="Times New Roman" w:hAnsi="Times New Roman" w:cs="Times New Roman"/>
          <w:b w:val="0"/>
          <w:sz w:val="28"/>
          <w:szCs w:val="28"/>
        </w:rPr>
        <w:t>д</w:t>
      </w:r>
      <w:r w:rsidRPr="00C973C8">
        <w:rPr>
          <w:rFonts w:ascii="Times New Roman" w:hAnsi="Times New Roman" w:cs="Times New Roman"/>
          <w:b w:val="0"/>
          <w:sz w:val="28"/>
          <w:szCs w:val="28"/>
        </w:rPr>
        <w:t>ведомственными ему государственными казенными учреждениями Ставр</w:t>
      </w:r>
      <w:r w:rsidRPr="00C973C8">
        <w:rPr>
          <w:rFonts w:ascii="Times New Roman" w:hAnsi="Times New Roman" w:cs="Times New Roman"/>
          <w:b w:val="0"/>
          <w:sz w:val="28"/>
          <w:szCs w:val="28"/>
        </w:rPr>
        <w:t>о</w:t>
      </w:r>
      <w:r w:rsidRPr="00C973C8">
        <w:rPr>
          <w:rFonts w:ascii="Times New Roman" w:hAnsi="Times New Roman" w:cs="Times New Roman"/>
          <w:b w:val="0"/>
          <w:sz w:val="28"/>
          <w:szCs w:val="28"/>
        </w:rPr>
        <w:t>польского края отдельным видам товаров, работ, услуг (в том числе предельные цены товаров, работ, услуг)»</w:t>
      </w:r>
    </w:p>
    <w:p w:rsidR="00DD0A62" w:rsidRPr="00C973C8" w:rsidRDefault="00DD0A62" w:rsidP="00C973C8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47"/>
        <w:gridCol w:w="6281"/>
      </w:tblGrid>
      <w:tr w:rsidR="00DD0A62" w:rsidTr="003C223A">
        <w:trPr>
          <w:tblCellSpacing w:w="15" w:type="dxa"/>
        </w:trPr>
        <w:tc>
          <w:tcPr>
            <w:tcW w:w="3402" w:type="dxa"/>
          </w:tcPr>
          <w:p w:rsidR="00DD0A62" w:rsidRPr="00964A17" w:rsidRDefault="00DD0A62" w:rsidP="0007466D">
            <w:pPr>
              <w:pStyle w:val="NormalWeb"/>
              <w:ind w:right="820"/>
              <w:jc w:val="both"/>
              <w:rPr>
                <w:sz w:val="28"/>
                <w:szCs w:val="28"/>
              </w:rPr>
            </w:pPr>
            <w:r w:rsidRPr="00964A17">
              <w:rPr>
                <w:sz w:val="28"/>
                <w:szCs w:val="28"/>
              </w:rPr>
              <w:t>Вид, наименование проекта акта</w:t>
            </w:r>
          </w:p>
        </w:tc>
        <w:tc>
          <w:tcPr>
            <w:tcW w:w="0" w:type="auto"/>
          </w:tcPr>
          <w:p w:rsidR="00DD0A62" w:rsidRPr="00FA57E2" w:rsidRDefault="00DD0A62" w:rsidP="00D8372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475B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приказа министерства энергетики, пр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мышленности и связи Ставропольского края</w:t>
            </w:r>
            <w:r w:rsidRPr="000475B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D8372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«Об утверждении требований к закупаемым мин</w:t>
            </w:r>
            <w:r w:rsidRPr="00D8372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D8372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стерством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энергетики, промышленности и связи </w:t>
            </w:r>
            <w:r w:rsidRPr="00D8372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Ставропольского края и подведомственным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D8372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ему государственным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D8372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казенным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D8372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учрежде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ниями</w:t>
            </w:r>
            <w:r>
              <w:rPr>
                <w:sz w:val="28"/>
                <w:szCs w:val="28"/>
              </w:rPr>
              <w:t xml:space="preserve"> </w:t>
            </w:r>
            <w:r w:rsidRPr="00D8372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D8372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</w:t>
            </w:r>
            <w:r w:rsidRPr="00D8372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дельным видам товаров, работ, услуг (в том числе предельные цены товаров, работ, услуг)»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(далее – проект приказа, приказ) </w:t>
            </w:r>
          </w:p>
          <w:p w:rsidR="00DD0A62" w:rsidRPr="00964A17" w:rsidRDefault="00DD0A62" w:rsidP="00951A16">
            <w:pPr>
              <w:pStyle w:val="NormalWeb"/>
              <w:jc w:val="both"/>
              <w:rPr>
                <w:sz w:val="28"/>
                <w:szCs w:val="28"/>
              </w:rPr>
            </w:pPr>
          </w:p>
        </w:tc>
      </w:tr>
      <w:tr w:rsidR="00DD0A62" w:rsidTr="003C223A">
        <w:trPr>
          <w:tblCellSpacing w:w="15" w:type="dxa"/>
        </w:trPr>
        <w:tc>
          <w:tcPr>
            <w:tcW w:w="3402" w:type="dxa"/>
          </w:tcPr>
          <w:p w:rsidR="00DD0A62" w:rsidRPr="00964A17" w:rsidRDefault="00DD0A62" w:rsidP="0007466D">
            <w:pPr>
              <w:pStyle w:val="NormalWeb"/>
              <w:ind w:right="820"/>
              <w:jc w:val="both"/>
              <w:rPr>
                <w:sz w:val="28"/>
                <w:szCs w:val="28"/>
              </w:rPr>
            </w:pPr>
            <w:r w:rsidRPr="00964A17">
              <w:rPr>
                <w:sz w:val="28"/>
                <w:szCs w:val="28"/>
              </w:rPr>
              <w:t>Срок вступления в силу нормативного правового акта</w:t>
            </w:r>
          </w:p>
        </w:tc>
        <w:tc>
          <w:tcPr>
            <w:tcW w:w="0" w:type="auto"/>
          </w:tcPr>
          <w:p w:rsidR="00DD0A62" w:rsidRPr="00964A17" w:rsidRDefault="00DD0A62" w:rsidP="0007466D">
            <w:pPr>
              <w:pStyle w:val="NormalWeb"/>
              <w:ind w:left="-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следующий день после дня его официального опубликования</w:t>
            </w:r>
          </w:p>
        </w:tc>
      </w:tr>
      <w:tr w:rsidR="00DD0A62" w:rsidTr="003C223A">
        <w:trPr>
          <w:tblCellSpacing w:w="15" w:type="dxa"/>
        </w:trPr>
        <w:tc>
          <w:tcPr>
            <w:tcW w:w="3402" w:type="dxa"/>
          </w:tcPr>
          <w:p w:rsidR="00DD0A62" w:rsidRPr="00964A17" w:rsidRDefault="00DD0A62" w:rsidP="0007466D">
            <w:pPr>
              <w:pStyle w:val="NormalWeb"/>
              <w:ind w:right="820"/>
              <w:jc w:val="both"/>
              <w:rPr>
                <w:sz w:val="28"/>
                <w:szCs w:val="28"/>
              </w:rPr>
            </w:pPr>
            <w:r w:rsidRPr="00964A17">
              <w:rPr>
                <w:sz w:val="28"/>
                <w:szCs w:val="28"/>
              </w:rPr>
              <w:t>Краткое изложение проекта акта</w:t>
            </w:r>
          </w:p>
        </w:tc>
        <w:tc>
          <w:tcPr>
            <w:tcW w:w="0" w:type="auto"/>
          </w:tcPr>
          <w:p w:rsidR="00DD0A62" w:rsidRPr="00964A17" w:rsidRDefault="00DD0A62" w:rsidP="00D83723">
            <w:pPr>
              <w:autoSpaceDE w:val="0"/>
              <w:autoSpaceDN w:val="0"/>
              <w:adjustRightInd w:val="0"/>
              <w:ind w:left="-30"/>
              <w:jc w:val="both"/>
              <w:rPr>
                <w:sz w:val="28"/>
                <w:szCs w:val="28"/>
              </w:rPr>
            </w:pPr>
            <w:r w:rsidRPr="00D83723">
              <w:rPr>
                <w:sz w:val="28"/>
                <w:szCs w:val="28"/>
              </w:rPr>
              <w:t>Утверждени</w:t>
            </w:r>
            <w:r>
              <w:rPr>
                <w:sz w:val="28"/>
                <w:szCs w:val="28"/>
              </w:rPr>
              <w:t>е</w:t>
            </w:r>
            <w:r w:rsidRPr="00D83723">
              <w:rPr>
                <w:sz w:val="28"/>
                <w:szCs w:val="28"/>
              </w:rPr>
              <w:t xml:space="preserve"> требований к закупаемым министе</w:t>
            </w:r>
            <w:r w:rsidRPr="00D83723">
              <w:rPr>
                <w:sz w:val="28"/>
                <w:szCs w:val="28"/>
              </w:rPr>
              <w:t>р</w:t>
            </w:r>
            <w:r w:rsidRPr="00D83723">
              <w:rPr>
                <w:sz w:val="28"/>
                <w:szCs w:val="28"/>
              </w:rPr>
              <w:t xml:space="preserve">ством </w:t>
            </w:r>
            <w:r>
              <w:rPr>
                <w:sz w:val="28"/>
                <w:szCs w:val="28"/>
              </w:rPr>
              <w:t>энергетики, промышленности и связи</w:t>
            </w:r>
            <w:r w:rsidRPr="00D83723">
              <w:rPr>
                <w:sz w:val="28"/>
                <w:szCs w:val="28"/>
              </w:rPr>
              <w:t xml:space="preserve"> Ста</w:t>
            </w:r>
            <w:r w:rsidRPr="00D83723">
              <w:rPr>
                <w:sz w:val="28"/>
                <w:szCs w:val="28"/>
              </w:rPr>
              <w:t>в</w:t>
            </w:r>
            <w:r w:rsidRPr="00D83723">
              <w:rPr>
                <w:sz w:val="28"/>
                <w:szCs w:val="28"/>
              </w:rPr>
              <w:t>ропольского края и подведомственным</w:t>
            </w:r>
            <w:r>
              <w:rPr>
                <w:sz w:val="28"/>
                <w:szCs w:val="28"/>
              </w:rPr>
              <w:t>и</w:t>
            </w:r>
            <w:r w:rsidRPr="00D83723">
              <w:rPr>
                <w:sz w:val="28"/>
                <w:szCs w:val="28"/>
              </w:rPr>
              <w:t xml:space="preserve"> ему гос</w:t>
            </w:r>
            <w:r w:rsidRPr="00D83723">
              <w:rPr>
                <w:sz w:val="28"/>
                <w:szCs w:val="28"/>
              </w:rPr>
              <w:t>у</w:t>
            </w:r>
            <w:r w:rsidRPr="00D83723">
              <w:rPr>
                <w:sz w:val="28"/>
                <w:szCs w:val="28"/>
              </w:rPr>
              <w:t>дарственным</w:t>
            </w:r>
            <w:r>
              <w:rPr>
                <w:sz w:val="28"/>
                <w:szCs w:val="28"/>
              </w:rPr>
              <w:t>и</w:t>
            </w:r>
            <w:r w:rsidRPr="00D83723">
              <w:rPr>
                <w:sz w:val="28"/>
                <w:szCs w:val="28"/>
              </w:rPr>
              <w:t xml:space="preserve"> казенным</w:t>
            </w:r>
            <w:r>
              <w:rPr>
                <w:sz w:val="28"/>
                <w:szCs w:val="28"/>
              </w:rPr>
              <w:t>и</w:t>
            </w:r>
            <w:r w:rsidRPr="00D83723">
              <w:rPr>
                <w:sz w:val="28"/>
                <w:szCs w:val="28"/>
              </w:rPr>
              <w:t xml:space="preserve"> учрежде</w:t>
            </w:r>
            <w:r>
              <w:rPr>
                <w:sz w:val="28"/>
                <w:szCs w:val="28"/>
              </w:rPr>
              <w:t>ния</w:t>
            </w:r>
            <w:r w:rsidRPr="00D83723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и </w:t>
            </w:r>
            <w:r w:rsidRPr="0021053D">
              <w:rPr>
                <w:sz w:val="28"/>
                <w:szCs w:val="28"/>
              </w:rPr>
              <w:t>Ставр</w:t>
            </w:r>
            <w:r w:rsidRPr="0021053D">
              <w:rPr>
                <w:sz w:val="28"/>
                <w:szCs w:val="28"/>
              </w:rPr>
              <w:t>о</w:t>
            </w:r>
            <w:r w:rsidRPr="0021053D">
              <w:rPr>
                <w:sz w:val="28"/>
                <w:szCs w:val="28"/>
              </w:rPr>
              <w:t xml:space="preserve">польского края </w:t>
            </w:r>
            <w:r w:rsidRPr="00D83723">
              <w:rPr>
                <w:sz w:val="28"/>
                <w:szCs w:val="28"/>
              </w:rPr>
              <w:t>отдельным видам товаров, работ, услуг (в том числе предельные цены товаров, р</w:t>
            </w:r>
            <w:r w:rsidRPr="00D83723">
              <w:rPr>
                <w:sz w:val="28"/>
                <w:szCs w:val="28"/>
              </w:rPr>
              <w:t>а</w:t>
            </w:r>
            <w:r w:rsidRPr="00D83723">
              <w:rPr>
                <w:sz w:val="28"/>
                <w:szCs w:val="28"/>
              </w:rPr>
              <w:t>бот, услуг)</w:t>
            </w:r>
          </w:p>
        </w:tc>
      </w:tr>
      <w:tr w:rsidR="00DD0A62" w:rsidTr="003C223A">
        <w:trPr>
          <w:tblCellSpacing w:w="15" w:type="dxa"/>
        </w:trPr>
        <w:tc>
          <w:tcPr>
            <w:tcW w:w="3402" w:type="dxa"/>
          </w:tcPr>
          <w:p w:rsidR="00DD0A62" w:rsidRPr="00964A17" w:rsidRDefault="00DD0A62" w:rsidP="0007466D">
            <w:pPr>
              <w:pStyle w:val="NormalWeb"/>
              <w:ind w:right="820"/>
              <w:jc w:val="both"/>
              <w:rPr>
                <w:sz w:val="28"/>
                <w:szCs w:val="28"/>
              </w:rPr>
            </w:pPr>
            <w:r w:rsidRPr="00964A17">
              <w:rPr>
                <w:sz w:val="28"/>
                <w:szCs w:val="28"/>
              </w:rPr>
              <w:t>Сведения о разр</w:t>
            </w:r>
            <w:r w:rsidRPr="00964A17">
              <w:rPr>
                <w:sz w:val="28"/>
                <w:szCs w:val="28"/>
              </w:rPr>
              <w:t>а</w:t>
            </w:r>
            <w:r w:rsidRPr="00964A17">
              <w:rPr>
                <w:sz w:val="28"/>
                <w:szCs w:val="28"/>
              </w:rPr>
              <w:t>ботчике проекта</w:t>
            </w:r>
            <w:r>
              <w:rPr>
                <w:sz w:val="28"/>
                <w:szCs w:val="28"/>
              </w:rPr>
              <w:t xml:space="preserve"> </w:t>
            </w:r>
            <w:r w:rsidRPr="00964A17">
              <w:rPr>
                <w:sz w:val="28"/>
                <w:szCs w:val="28"/>
              </w:rPr>
              <w:t>акта</w:t>
            </w:r>
          </w:p>
        </w:tc>
        <w:tc>
          <w:tcPr>
            <w:tcW w:w="0" w:type="auto"/>
          </w:tcPr>
          <w:p w:rsidR="00DD0A62" w:rsidRDefault="00DD0A62" w:rsidP="0007466D">
            <w:pPr>
              <w:pStyle w:val="NormalWeb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  <w:r w:rsidRPr="00964A17">
              <w:rPr>
                <w:sz w:val="28"/>
                <w:szCs w:val="28"/>
              </w:rPr>
              <w:t xml:space="preserve">Министерство </w:t>
            </w:r>
            <w:r>
              <w:rPr>
                <w:sz w:val="28"/>
                <w:szCs w:val="28"/>
              </w:rPr>
              <w:t>энергетики, промышленности и св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зи</w:t>
            </w:r>
            <w:r w:rsidRPr="00964A17">
              <w:rPr>
                <w:sz w:val="28"/>
                <w:szCs w:val="28"/>
              </w:rPr>
              <w:t xml:space="preserve"> Ставропольского края</w:t>
            </w:r>
          </w:p>
          <w:p w:rsidR="00DD0A62" w:rsidRPr="00964A17" w:rsidRDefault="00DD0A62" w:rsidP="004C532B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DD0A62" w:rsidTr="003C223A">
        <w:trPr>
          <w:tblCellSpacing w:w="15" w:type="dxa"/>
        </w:trPr>
        <w:tc>
          <w:tcPr>
            <w:tcW w:w="3402" w:type="dxa"/>
          </w:tcPr>
          <w:p w:rsidR="00DD0A62" w:rsidRPr="00964A17" w:rsidRDefault="00DD0A62" w:rsidP="0007466D">
            <w:pPr>
              <w:pStyle w:val="NormalWeb"/>
              <w:ind w:right="820"/>
              <w:jc w:val="both"/>
              <w:rPr>
                <w:sz w:val="28"/>
                <w:szCs w:val="28"/>
              </w:rPr>
            </w:pPr>
            <w:r w:rsidRPr="00964A17">
              <w:rPr>
                <w:sz w:val="28"/>
                <w:szCs w:val="28"/>
              </w:rPr>
              <w:t>Форма представл</w:t>
            </w:r>
            <w:r w:rsidRPr="00964A17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ния </w:t>
            </w:r>
            <w:r w:rsidRPr="00964A17">
              <w:rPr>
                <w:sz w:val="28"/>
                <w:szCs w:val="28"/>
              </w:rPr>
              <w:t>предложений</w:t>
            </w:r>
          </w:p>
        </w:tc>
        <w:tc>
          <w:tcPr>
            <w:tcW w:w="0" w:type="auto"/>
          </w:tcPr>
          <w:p w:rsidR="00DD0A62" w:rsidRPr="003A7754" w:rsidRDefault="00DD0A62" w:rsidP="00784D29">
            <w:pPr>
              <w:pStyle w:val="NormalWeb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  <w:r w:rsidRPr="00784D29">
              <w:rPr>
                <w:sz w:val="28"/>
                <w:szCs w:val="28"/>
              </w:rPr>
              <w:t>В письменной форме или в форме электронного документа, содержащ</w:t>
            </w:r>
            <w:r>
              <w:rPr>
                <w:sz w:val="28"/>
                <w:szCs w:val="28"/>
              </w:rPr>
              <w:t>и</w:t>
            </w:r>
            <w:r w:rsidRPr="00784D29">
              <w:rPr>
                <w:sz w:val="28"/>
                <w:szCs w:val="28"/>
              </w:rPr>
              <w:t>е: наименование государс</w:t>
            </w:r>
            <w:r w:rsidRPr="00784D29">
              <w:rPr>
                <w:sz w:val="28"/>
                <w:szCs w:val="28"/>
              </w:rPr>
              <w:t>т</w:t>
            </w:r>
            <w:r w:rsidRPr="00784D29">
              <w:rPr>
                <w:sz w:val="28"/>
                <w:szCs w:val="28"/>
              </w:rPr>
              <w:t>венного органа</w:t>
            </w:r>
            <w:r>
              <w:rPr>
                <w:sz w:val="28"/>
                <w:szCs w:val="28"/>
              </w:rPr>
              <w:t xml:space="preserve">, </w:t>
            </w:r>
            <w:r w:rsidRPr="00784D29">
              <w:rPr>
                <w:sz w:val="28"/>
                <w:szCs w:val="28"/>
              </w:rPr>
              <w:t xml:space="preserve"> в которы</w:t>
            </w:r>
            <w:r>
              <w:rPr>
                <w:sz w:val="28"/>
                <w:szCs w:val="28"/>
              </w:rPr>
              <w:t>й</w:t>
            </w:r>
            <w:r w:rsidRPr="00784D29">
              <w:rPr>
                <w:sz w:val="28"/>
                <w:szCs w:val="28"/>
              </w:rPr>
              <w:t xml:space="preserve"> направля</w:t>
            </w:r>
            <w:r>
              <w:rPr>
                <w:sz w:val="28"/>
                <w:szCs w:val="28"/>
              </w:rPr>
              <w:t>ю</w:t>
            </w:r>
            <w:r w:rsidRPr="00784D2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ся</w:t>
            </w:r>
            <w:r w:rsidRPr="00784D2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предл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жения</w:t>
            </w:r>
            <w:r w:rsidRPr="00784D29">
              <w:rPr>
                <w:sz w:val="28"/>
                <w:szCs w:val="28"/>
              </w:rPr>
              <w:t xml:space="preserve"> – министерство </w:t>
            </w:r>
            <w:r>
              <w:rPr>
                <w:sz w:val="28"/>
                <w:szCs w:val="28"/>
              </w:rPr>
              <w:t>энергетики, промышленн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и связи</w:t>
            </w:r>
            <w:r w:rsidRPr="00784D29">
              <w:rPr>
                <w:sz w:val="28"/>
                <w:szCs w:val="28"/>
              </w:rPr>
              <w:t xml:space="preserve"> Ставропольского края, указание ко</w:t>
            </w:r>
            <w:r w:rsidRPr="00784D29">
              <w:rPr>
                <w:sz w:val="28"/>
                <w:szCs w:val="28"/>
              </w:rPr>
              <w:t>н</w:t>
            </w:r>
            <w:r w:rsidRPr="00784D29">
              <w:rPr>
                <w:sz w:val="28"/>
                <w:szCs w:val="28"/>
              </w:rPr>
              <w:t>кретных пунктов проекта приказа и (или) прилож</w:t>
            </w:r>
            <w:r w:rsidRPr="00784D29">
              <w:rPr>
                <w:sz w:val="28"/>
                <w:szCs w:val="28"/>
              </w:rPr>
              <w:t>е</w:t>
            </w:r>
            <w:r w:rsidRPr="00784D29">
              <w:rPr>
                <w:sz w:val="28"/>
                <w:szCs w:val="28"/>
              </w:rPr>
              <w:t xml:space="preserve">ний, по которым </w:t>
            </w:r>
            <w:r>
              <w:rPr>
                <w:sz w:val="28"/>
                <w:szCs w:val="28"/>
              </w:rPr>
              <w:t xml:space="preserve">вносятся предложения </w:t>
            </w:r>
            <w:r w:rsidRPr="00784D29">
              <w:rPr>
                <w:sz w:val="28"/>
                <w:szCs w:val="28"/>
              </w:rPr>
              <w:t>с обосн</w:t>
            </w:r>
            <w:r w:rsidRPr="00784D29">
              <w:rPr>
                <w:sz w:val="28"/>
                <w:szCs w:val="28"/>
              </w:rPr>
              <w:t>о</w:t>
            </w:r>
            <w:r w:rsidRPr="00784D29">
              <w:rPr>
                <w:sz w:val="28"/>
                <w:szCs w:val="28"/>
              </w:rPr>
              <w:t xml:space="preserve">ванием данных </w:t>
            </w:r>
            <w:r w:rsidRPr="003A7754">
              <w:rPr>
                <w:sz w:val="28"/>
                <w:szCs w:val="28"/>
              </w:rPr>
              <w:t>предложений,  фамилию, имя, отч</w:t>
            </w:r>
            <w:r w:rsidRPr="003A7754">
              <w:rPr>
                <w:sz w:val="28"/>
                <w:szCs w:val="28"/>
              </w:rPr>
              <w:t>е</w:t>
            </w:r>
            <w:r w:rsidRPr="003A7754">
              <w:rPr>
                <w:sz w:val="28"/>
                <w:szCs w:val="28"/>
              </w:rPr>
              <w:t>ство (последнее - при наличии) должность (если предложения направляются от имени  обществе</w:t>
            </w:r>
            <w:r w:rsidRPr="003A7754">
              <w:rPr>
                <w:sz w:val="28"/>
                <w:szCs w:val="28"/>
              </w:rPr>
              <w:t>н</w:t>
            </w:r>
            <w:r w:rsidRPr="003A7754">
              <w:rPr>
                <w:sz w:val="28"/>
                <w:szCs w:val="28"/>
              </w:rPr>
              <w:t>ных объединений, юридических лиц) почтовый а</w:t>
            </w:r>
            <w:r w:rsidRPr="003A7754">
              <w:rPr>
                <w:sz w:val="28"/>
                <w:szCs w:val="28"/>
              </w:rPr>
              <w:t>д</w:t>
            </w:r>
            <w:r w:rsidRPr="003A7754">
              <w:rPr>
                <w:sz w:val="28"/>
                <w:szCs w:val="28"/>
              </w:rPr>
              <w:t>рес, подпись</w:t>
            </w:r>
            <w:r>
              <w:rPr>
                <w:sz w:val="28"/>
                <w:szCs w:val="28"/>
              </w:rPr>
              <w:t xml:space="preserve"> физического лица или должностного лица,</w:t>
            </w:r>
            <w:r w:rsidRPr="003A7754">
              <w:rPr>
                <w:sz w:val="28"/>
                <w:szCs w:val="28"/>
              </w:rPr>
              <w:t xml:space="preserve"> дату (далее - предложения).</w:t>
            </w:r>
          </w:p>
          <w:p w:rsidR="00DD0A62" w:rsidRPr="00964A17" w:rsidRDefault="00DD0A62" w:rsidP="003A7754">
            <w:pPr>
              <w:pStyle w:val="NormalWeb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</w:p>
        </w:tc>
      </w:tr>
      <w:tr w:rsidR="00DD0A62" w:rsidTr="003C223A">
        <w:trPr>
          <w:tblCellSpacing w:w="15" w:type="dxa"/>
        </w:trPr>
        <w:tc>
          <w:tcPr>
            <w:tcW w:w="3402" w:type="dxa"/>
          </w:tcPr>
          <w:p w:rsidR="00DD0A62" w:rsidRPr="00964A17" w:rsidRDefault="00DD0A62" w:rsidP="0007466D">
            <w:pPr>
              <w:pStyle w:val="NormalWeb"/>
              <w:ind w:right="820"/>
              <w:jc w:val="both"/>
              <w:rPr>
                <w:sz w:val="28"/>
                <w:szCs w:val="28"/>
              </w:rPr>
            </w:pPr>
            <w:r w:rsidRPr="00964A17">
              <w:rPr>
                <w:sz w:val="28"/>
                <w:szCs w:val="28"/>
              </w:rPr>
              <w:t>Срок, в течение к</w:t>
            </w:r>
            <w:r w:rsidRPr="00964A17">
              <w:rPr>
                <w:sz w:val="28"/>
                <w:szCs w:val="28"/>
              </w:rPr>
              <w:t>о</w:t>
            </w:r>
            <w:r w:rsidRPr="00964A17">
              <w:rPr>
                <w:sz w:val="28"/>
                <w:szCs w:val="28"/>
              </w:rPr>
              <w:t>торого разработч</w:t>
            </w:r>
            <w:r w:rsidRPr="00964A17">
              <w:rPr>
                <w:sz w:val="28"/>
                <w:szCs w:val="28"/>
              </w:rPr>
              <w:t>и</w:t>
            </w:r>
            <w:r w:rsidRPr="00964A17">
              <w:rPr>
                <w:sz w:val="28"/>
                <w:szCs w:val="28"/>
              </w:rPr>
              <w:t>ком проекта акта принимаются пре</w:t>
            </w:r>
            <w:r w:rsidRPr="00964A17">
              <w:rPr>
                <w:sz w:val="28"/>
                <w:szCs w:val="28"/>
              </w:rPr>
              <w:t>д</w:t>
            </w:r>
            <w:r w:rsidRPr="00964A17">
              <w:rPr>
                <w:sz w:val="28"/>
                <w:szCs w:val="28"/>
              </w:rPr>
              <w:t>ложения от заинт</w:t>
            </w:r>
            <w:r w:rsidRPr="00964A17">
              <w:rPr>
                <w:sz w:val="28"/>
                <w:szCs w:val="28"/>
              </w:rPr>
              <w:t>е</w:t>
            </w:r>
            <w:r w:rsidRPr="00964A17">
              <w:rPr>
                <w:sz w:val="28"/>
                <w:szCs w:val="28"/>
              </w:rPr>
              <w:t>ресованных лиц и способ их предста</w:t>
            </w:r>
            <w:r w:rsidRPr="00964A17">
              <w:rPr>
                <w:sz w:val="28"/>
                <w:szCs w:val="28"/>
              </w:rPr>
              <w:t>в</w:t>
            </w:r>
            <w:r w:rsidRPr="00964A17">
              <w:rPr>
                <w:sz w:val="28"/>
                <w:szCs w:val="28"/>
              </w:rPr>
              <w:t>ления</w:t>
            </w:r>
          </w:p>
        </w:tc>
        <w:tc>
          <w:tcPr>
            <w:tcW w:w="0" w:type="auto"/>
          </w:tcPr>
          <w:p w:rsidR="00DD0A62" w:rsidRDefault="00DD0A62" w:rsidP="007D1CDC">
            <w:pPr>
              <w:pStyle w:val="NormalWeb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  <w:r w:rsidRPr="00964A17">
              <w:rPr>
                <w:sz w:val="28"/>
                <w:szCs w:val="28"/>
              </w:rPr>
              <w:t xml:space="preserve">Предложения принимаются </w:t>
            </w:r>
            <w:r>
              <w:rPr>
                <w:sz w:val="28"/>
                <w:szCs w:val="28"/>
              </w:rPr>
              <w:t xml:space="preserve">с 11 февраля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 w:val="28"/>
                  <w:szCs w:val="28"/>
                </w:rPr>
                <w:t>2016 г</w:t>
              </w:r>
            </w:smartTag>
            <w:r>
              <w:rPr>
                <w:sz w:val="28"/>
                <w:szCs w:val="28"/>
              </w:rPr>
              <w:t>. п</w:t>
            </w:r>
            <w:r w:rsidRPr="00964A17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 xml:space="preserve">17 февраля </w:t>
            </w:r>
            <w:r w:rsidRPr="003A000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3A0007">
              <w:rPr>
                <w:sz w:val="28"/>
                <w:szCs w:val="28"/>
              </w:rPr>
              <w:t xml:space="preserve"> года </w:t>
            </w:r>
            <w:r>
              <w:rPr>
                <w:sz w:val="28"/>
                <w:szCs w:val="28"/>
              </w:rPr>
              <w:t xml:space="preserve">включительно до 18-00. </w:t>
            </w:r>
          </w:p>
          <w:p w:rsidR="00DD0A62" w:rsidRDefault="00DD0A62" w:rsidP="007D1CDC">
            <w:pPr>
              <w:jc w:val="both"/>
              <w:rPr>
                <w:sz w:val="28"/>
                <w:szCs w:val="28"/>
              </w:rPr>
            </w:pPr>
            <w:r w:rsidRPr="00B35F2F">
              <w:rPr>
                <w:sz w:val="28"/>
                <w:szCs w:val="28"/>
              </w:rPr>
              <w:t xml:space="preserve">В письменной форме  в </w:t>
            </w:r>
            <w:r>
              <w:rPr>
                <w:sz w:val="28"/>
                <w:szCs w:val="28"/>
              </w:rPr>
              <w:t xml:space="preserve">рабочие дни с 09 часов 00 мин </w:t>
            </w:r>
            <w:r w:rsidRPr="00B35F2F">
              <w:rPr>
                <w:sz w:val="28"/>
                <w:szCs w:val="28"/>
              </w:rPr>
              <w:t>18 часов 00 минут (по московскому времени), перерыв с 13-00 час. до 14-00 час по адресу:</w:t>
            </w:r>
            <w:r>
              <w:rPr>
                <w:sz w:val="28"/>
                <w:szCs w:val="28"/>
              </w:rPr>
              <w:t xml:space="preserve">   </w:t>
            </w:r>
            <w:r w:rsidRPr="00B35F2F">
              <w:rPr>
                <w:sz w:val="28"/>
                <w:szCs w:val="28"/>
              </w:rPr>
              <w:t xml:space="preserve"> г. Ставрополь, </w:t>
            </w:r>
            <w:r>
              <w:rPr>
                <w:sz w:val="28"/>
                <w:szCs w:val="28"/>
              </w:rPr>
              <w:t>пр. Черняховского, д. 2, каб.4</w:t>
            </w:r>
            <w:r w:rsidRPr="00B35F2F">
              <w:rPr>
                <w:sz w:val="28"/>
                <w:szCs w:val="28"/>
              </w:rPr>
              <w:t xml:space="preserve"> (тел</w:t>
            </w:r>
            <w:r w:rsidRPr="00B35F2F">
              <w:rPr>
                <w:sz w:val="28"/>
                <w:szCs w:val="28"/>
              </w:rPr>
              <w:t>е</w:t>
            </w:r>
            <w:r w:rsidRPr="00B35F2F">
              <w:rPr>
                <w:sz w:val="28"/>
                <w:szCs w:val="28"/>
              </w:rPr>
              <w:t xml:space="preserve">фон </w:t>
            </w:r>
            <w:r>
              <w:rPr>
                <w:sz w:val="28"/>
                <w:szCs w:val="28"/>
              </w:rPr>
              <w:t>–</w:t>
            </w:r>
            <w:r w:rsidRPr="00B35F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35-64-23</w:t>
            </w:r>
            <w:r w:rsidRPr="00B35F2F">
              <w:rPr>
                <w:sz w:val="28"/>
                <w:szCs w:val="28"/>
              </w:rPr>
              <w:t>).</w:t>
            </w:r>
          </w:p>
          <w:p w:rsidR="00DD0A62" w:rsidRPr="00DE03CA" w:rsidRDefault="00DD0A62" w:rsidP="00DE03CA">
            <w:pPr>
              <w:autoSpaceDE w:val="0"/>
              <w:autoSpaceDN w:val="0"/>
              <w:adjustRightInd w:val="0"/>
              <w:rPr>
                <w:rFonts w:ascii="Courier New CYR" w:hAnsi="Courier New CYR" w:cs="Courier New CYR"/>
                <w:sz w:val="28"/>
                <w:szCs w:val="28"/>
              </w:rPr>
            </w:pPr>
            <w:r>
              <w:rPr>
                <w:sz w:val="28"/>
                <w:szCs w:val="28"/>
              </w:rPr>
              <w:t>В форме электронного документа на электронный адрес</w:t>
            </w:r>
            <w:r w:rsidRPr="00DE03CA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  <w:lang w:val="en-US"/>
              </w:rPr>
              <w:t>kadr</w:t>
            </w:r>
            <w:r w:rsidRPr="0021053D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  <w:lang w:val="en-US"/>
              </w:rPr>
              <w:t>minprom</w:t>
            </w:r>
            <w:r w:rsidRPr="0021053D">
              <w:rPr>
                <w:sz w:val="28"/>
                <w:szCs w:val="28"/>
              </w:rPr>
              <w:t>@</w:t>
            </w:r>
            <w:r>
              <w:rPr>
                <w:sz w:val="28"/>
                <w:szCs w:val="28"/>
                <w:lang w:val="en-US"/>
              </w:rPr>
              <w:t>list</w:t>
            </w:r>
            <w:r w:rsidRPr="0021053D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>ru</w:t>
            </w:r>
            <w:r>
              <w:rPr>
                <w:sz w:val="28"/>
                <w:szCs w:val="28"/>
              </w:rPr>
              <w:t>.</w:t>
            </w:r>
          </w:p>
          <w:p w:rsidR="00DD0A62" w:rsidRPr="00B35F2F" w:rsidRDefault="00DD0A62" w:rsidP="007D1CDC">
            <w:pPr>
              <w:jc w:val="both"/>
              <w:rPr>
                <w:sz w:val="28"/>
                <w:szCs w:val="28"/>
              </w:rPr>
            </w:pPr>
          </w:p>
          <w:p w:rsidR="00DD0A62" w:rsidRPr="00D83723" w:rsidRDefault="00DD0A62" w:rsidP="007D1CDC">
            <w:pPr>
              <w:ind w:firstLine="16"/>
              <w:jc w:val="both"/>
              <w:rPr>
                <w:sz w:val="28"/>
                <w:szCs w:val="28"/>
              </w:rPr>
            </w:pPr>
          </w:p>
        </w:tc>
      </w:tr>
    </w:tbl>
    <w:p w:rsidR="00DD0A62" w:rsidRPr="00364D21" w:rsidRDefault="00DD0A62" w:rsidP="00D83723">
      <w:pPr>
        <w:pStyle w:val="NormalWeb"/>
        <w:rPr>
          <w:sz w:val="28"/>
          <w:szCs w:val="28"/>
        </w:rPr>
      </w:pPr>
    </w:p>
    <w:sectPr w:rsidR="00DD0A62" w:rsidRPr="00364D21" w:rsidSect="003C22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09A5"/>
    <w:rsid w:val="000005FC"/>
    <w:rsid w:val="00001414"/>
    <w:rsid w:val="00002041"/>
    <w:rsid w:val="000042C1"/>
    <w:rsid w:val="00005C63"/>
    <w:rsid w:val="000063ED"/>
    <w:rsid w:val="00006FB0"/>
    <w:rsid w:val="0000722D"/>
    <w:rsid w:val="00010022"/>
    <w:rsid w:val="000132FA"/>
    <w:rsid w:val="000133EB"/>
    <w:rsid w:val="00013A2D"/>
    <w:rsid w:val="00013CB2"/>
    <w:rsid w:val="000144B0"/>
    <w:rsid w:val="00015310"/>
    <w:rsid w:val="00015737"/>
    <w:rsid w:val="00016D40"/>
    <w:rsid w:val="00017115"/>
    <w:rsid w:val="00017620"/>
    <w:rsid w:val="00020800"/>
    <w:rsid w:val="0002141B"/>
    <w:rsid w:val="00021704"/>
    <w:rsid w:val="00022B9F"/>
    <w:rsid w:val="00024655"/>
    <w:rsid w:val="000261C9"/>
    <w:rsid w:val="000267B0"/>
    <w:rsid w:val="00026953"/>
    <w:rsid w:val="0002782B"/>
    <w:rsid w:val="00033C88"/>
    <w:rsid w:val="00034AB6"/>
    <w:rsid w:val="00034F57"/>
    <w:rsid w:val="00036123"/>
    <w:rsid w:val="000363D2"/>
    <w:rsid w:val="00036924"/>
    <w:rsid w:val="0004088E"/>
    <w:rsid w:val="00040F47"/>
    <w:rsid w:val="00041E75"/>
    <w:rsid w:val="0004283D"/>
    <w:rsid w:val="00042E43"/>
    <w:rsid w:val="000464CF"/>
    <w:rsid w:val="00047097"/>
    <w:rsid w:val="000472BC"/>
    <w:rsid w:val="000475B3"/>
    <w:rsid w:val="000478F6"/>
    <w:rsid w:val="00047FBF"/>
    <w:rsid w:val="00047FDE"/>
    <w:rsid w:val="00051742"/>
    <w:rsid w:val="00051F60"/>
    <w:rsid w:val="000539A2"/>
    <w:rsid w:val="000543DD"/>
    <w:rsid w:val="0005536E"/>
    <w:rsid w:val="000555ED"/>
    <w:rsid w:val="000567E0"/>
    <w:rsid w:val="0005768F"/>
    <w:rsid w:val="0006135A"/>
    <w:rsid w:val="00062135"/>
    <w:rsid w:val="000641F3"/>
    <w:rsid w:val="00065767"/>
    <w:rsid w:val="0006680C"/>
    <w:rsid w:val="00066AFC"/>
    <w:rsid w:val="00066E83"/>
    <w:rsid w:val="00067B6C"/>
    <w:rsid w:val="000700D8"/>
    <w:rsid w:val="00071B82"/>
    <w:rsid w:val="00072AAC"/>
    <w:rsid w:val="00074538"/>
    <w:rsid w:val="0007466D"/>
    <w:rsid w:val="000753CD"/>
    <w:rsid w:val="00075DBB"/>
    <w:rsid w:val="00076DCA"/>
    <w:rsid w:val="00080A5D"/>
    <w:rsid w:val="00081DFE"/>
    <w:rsid w:val="00083A87"/>
    <w:rsid w:val="00083CC1"/>
    <w:rsid w:val="000847B2"/>
    <w:rsid w:val="00087171"/>
    <w:rsid w:val="0008795C"/>
    <w:rsid w:val="0009029F"/>
    <w:rsid w:val="00090316"/>
    <w:rsid w:val="000911D5"/>
    <w:rsid w:val="00091345"/>
    <w:rsid w:val="00091F93"/>
    <w:rsid w:val="000925A6"/>
    <w:rsid w:val="00092B50"/>
    <w:rsid w:val="00094482"/>
    <w:rsid w:val="00094D67"/>
    <w:rsid w:val="00096B34"/>
    <w:rsid w:val="00096CA8"/>
    <w:rsid w:val="000A0798"/>
    <w:rsid w:val="000A0FE2"/>
    <w:rsid w:val="000A7099"/>
    <w:rsid w:val="000B0248"/>
    <w:rsid w:val="000B035B"/>
    <w:rsid w:val="000B062C"/>
    <w:rsid w:val="000B0A02"/>
    <w:rsid w:val="000B15D3"/>
    <w:rsid w:val="000B1920"/>
    <w:rsid w:val="000B20E0"/>
    <w:rsid w:val="000B2BC0"/>
    <w:rsid w:val="000B3B0D"/>
    <w:rsid w:val="000B41FF"/>
    <w:rsid w:val="000B5601"/>
    <w:rsid w:val="000B7B2E"/>
    <w:rsid w:val="000C05E3"/>
    <w:rsid w:val="000C0BEF"/>
    <w:rsid w:val="000C2C2C"/>
    <w:rsid w:val="000C2F57"/>
    <w:rsid w:val="000C3C5D"/>
    <w:rsid w:val="000C492D"/>
    <w:rsid w:val="000C5BA9"/>
    <w:rsid w:val="000C6D4F"/>
    <w:rsid w:val="000C7FAF"/>
    <w:rsid w:val="000D07D8"/>
    <w:rsid w:val="000D2B34"/>
    <w:rsid w:val="000D4277"/>
    <w:rsid w:val="000D51DC"/>
    <w:rsid w:val="000D5540"/>
    <w:rsid w:val="000D5E68"/>
    <w:rsid w:val="000D5ED8"/>
    <w:rsid w:val="000D65FA"/>
    <w:rsid w:val="000D6A48"/>
    <w:rsid w:val="000D7351"/>
    <w:rsid w:val="000D739C"/>
    <w:rsid w:val="000D768C"/>
    <w:rsid w:val="000E0706"/>
    <w:rsid w:val="000E0E07"/>
    <w:rsid w:val="000E1894"/>
    <w:rsid w:val="000E25F8"/>
    <w:rsid w:val="000E3164"/>
    <w:rsid w:val="000E3F41"/>
    <w:rsid w:val="000E6785"/>
    <w:rsid w:val="000E68DA"/>
    <w:rsid w:val="000E6CF2"/>
    <w:rsid w:val="000E727C"/>
    <w:rsid w:val="000E7D86"/>
    <w:rsid w:val="000F0F17"/>
    <w:rsid w:val="000F1C55"/>
    <w:rsid w:val="000F2730"/>
    <w:rsid w:val="000F3815"/>
    <w:rsid w:val="000F4128"/>
    <w:rsid w:val="000F41F4"/>
    <w:rsid w:val="000F43C6"/>
    <w:rsid w:val="000F5B09"/>
    <w:rsid w:val="000F5D0A"/>
    <w:rsid w:val="000F6D55"/>
    <w:rsid w:val="000F6FDA"/>
    <w:rsid w:val="000F7C1E"/>
    <w:rsid w:val="001003A0"/>
    <w:rsid w:val="00100410"/>
    <w:rsid w:val="001004CD"/>
    <w:rsid w:val="00104E4D"/>
    <w:rsid w:val="001059CE"/>
    <w:rsid w:val="001063F1"/>
    <w:rsid w:val="00110DDE"/>
    <w:rsid w:val="00111B6D"/>
    <w:rsid w:val="00112A14"/>
    <w:rsid w:val="00112DB0"/>
    <w:rsid w:val="0011317C"/>
    <w:rsid w:val="00116333"/>
    <w:rsid w:val="00116842"/>
    <w:rsid w:val="00117414"/>
    <w:rsid w:val="00120174"/>
    <w:rsid w:val="0012113C"/>
    <w:rsid w:val="00121AFD"/>
    <w:rsid w:val="001249CA"/>
    <w:rsid w:val="0012512B"/>
    <w:rsid w:val="0012517B"/>
    <w:rsid w:val="00125BDA"/>
    <w:rsid w:val="00125C06"/>
    <w:rsid w:val="0012722C"/>
    <w:rsid w:val="00127C1C"/>
    <w:rsid w:val="00127DFC"/>
    <w:rsid w:val="00131A47"/>
    <w:rsid w:val="00132A6F"/>
    <w:rsid w:val="001338E2"/>
    <w:rsid w:val="00134AF3"/>
    <w:rsid w:val="001403AF"/>
    <w:rsid w:val="00141202"/>
    <w:rsid w:val="0014237E"/>
    <w:rsid w:val="00142FD5"/>
    <w:rsid w:val="001434D5"/>
    <w:rsid w:val="00144698"/>
    <w:rsid w:val="00144D4F"/>
    <w:rsid w:val="00145B6F"/>
    <w:rsid w:val="00147983"/>
    <w:rsid w:val="001507DF"/>
    <w:rsid w:val="001509B8"/>
    <w:rsid w:val="00154F5C"/>
    <w:rsid w:val="00155123"/>
    <w:rsid w:val="001568BD"/>
    <w:rsid w:val="0016006F"/>
    <w:rsid w:val="00161C8D"/>
    <w:rsid w:val="001621CA"/>
    <w:rsid w:val="00163191"/>
    <w:rsid w:val="001639F3"/>
    <w:rsid w:val="00163E9C"/>
    <w:rsid w:val="001651E7"/>
    <w:rsid w:val="0016729B"/>
    <w:rsid w:val="001674EB"/>
    <w:rsid w:val="00167866"/>
    <w:rsid w:val="00167E93"/>
    <w:rsid w:val="00170280"/>
    <w:rsid w:val="0017095F"/>
    <w:rsid w:val="001711EF"/>
    <w:rsid w:val="00171981"/>
    <w:rsid w:val="00172736"/>
    <w:rsid w:val="001730D6"/>
    <w:rsid w:val="00173441"/>
    <w:rsid w:val="0017623D"/>
    <w:rsid w:val="00176905"/>
    <w:rsid w:val="00180970"/>
    <w:rsid w:val="00181CEC"/>
    <w:rsid w:val="0018252D"/>
    <w:rsid w:val="001825C5"/>
    <w:rsid w:val="00182FE2"/>
    <w:rsid w:val="00183DA3"/>
    <w:rsid w:val="00184F75"/>
    <w:rsid w:val="00185FBA"/>
    <w:rsid w:val="00187C72"/>
    <w:rsid w:val="0019039E"/>
    <w:rsid w:val="0019125A"/>
    <w:rsid w:val="001921C4"/>
    <w:rsid w:val="00192464"/>
    <w:rsid w:val="0019318C"/>
    <w:rsid w:val="001931B7"/>
    <w:rsid w:val="0019364B"/>
    <w:rsid w:val="00193A74"/>
    <w:rsid w:val="00193BFB"/>
    <w:rsid w:val="00194A6B"/>
    <w:rsid w:val="00194BB2"/>
    <w:rsid w:val="00195076"/>
    <w:rsid w:val="001A0712"/>
    <w:rsid w:val="001A0EFA"/>
    <w:rsid w:val="001A3082"/>
    <w:rsid w:val="001A30FC"/>
    <w:rsid w:val="001A327D"/>
    <w:rsid w:val="001A3833"/>
    <w:rsid w:val="001A4E02"/>
    <w:rsid w:val="001A514C"/>
    <w:rsid w:val="001A56B5"/>
    <w:rsid w:val="001B19CE"/>
    <w:rsid w:val="001B207F"/>
    <w:rsid w:val="001B215B"/>
    <w:rsid w:val="001B2DFC"/>
    <w:rsid w:val="001B4C21"/>
    <w:rsid w:val="001B5B86"/>
    <w:rsid w:val="001B61AE"/>
    <w:rsid w:val="001B6310"/>
    <w:rsid w:val="001B689A"/>
    <w:rsid w:val="001B78AF"/>
    <w:rsid w:val="001C09DC"/>
    <w:rsid w:val="001C1AD1"/>
    <w:rsid w:val="001C1FDB"/>
    <w:rsid w:val="001C224B"/>
    <w:rsid w:val="001C25DF"/>
    <w:rsid w:val="001C3ABD"/>
    <w:rsid w:val="001C3CE2"/>
    <w:rsid w:val="001C5F26"/>
    <w:rsid w:val="001C6A76"/>
    <w:rsid w:val="001C6FCE"/>
    <w:rsid w:val="001D11D6"/>
    <w:rsid w:val="001D1F6D"/>
    <w:rsid w:val="001D3340"/>
    <w:rsid w:val="001D397B"/>
    <w:rsid w:val="001D4EA4"/>
    <w:rsid w:val="001D4EFA"/>
    <w:rsid w:val="001D6F43"/>
    <w:rsid w:val="001D719D"/>
    <w:rsid w:val="001D7E12"/>
    <w:rsid w:val="001E0508"/>
    <w:rsid w:val="001E1E63"/>
    <w:rsid w:val="001E28EE"/>
    <w:rsid w:val="001E44DD"/>
    <w:rsid w:val="001E49AF"/>
    <w:rsid w:val="001E4E0B"/>
    <w:rsid w:val="001E66CC"/>
    <w:rsid w:val="001E75D9"/>
    <w:rsid w:val="001E7EA7"/>
    <w:rsid w:val="001F033E"/>
    <w:rsid w:val="001F268E"/>
    <w:rsid w:val="001F627E"/>
    <w:rsid w:val="001F7EBA"/>
    <w:rsid w:val="00200911"/>
    <w:rsid w:val="00200BAF"/>
    <w:rsid w:val="002010B9"/>
    <w:rsid w:val="00201A5B"/>
    <w:rsid w:val="00202CC2"/>
    <w:rsid w:val="0020325E"/>
    <w:rsid w:val="002034E0"/>
    <w:rsid w:val="00203AAA"/>
    <w:rsid w:val="00204379"/>
    <w:rsid w:val="002048F9"/>
    <w:rsid w:val="00206494"/>
    <w:rsid w:val="00207A6A"/>
    <w:rsid w:val="0021053D"/>
    <w:rsid w:val="00210B0B"/>
    <w:rsid w:val="00210D89"/>
    <w:rsid w:val="00211D83"/>
    <w:rsid w:val="00212768"/>
    <w:rsid w:val="002132B7"/>
    <w:rsid w:val="00214570"/>
    <w:rsid w:val="00214B10"/>
    <w:rsid w:val="002161BE"/>
    <w:rsid w:val="002169D7"/>
    <w:rsid w:val="00216F13"/>
    <w:rsid w:val="00220BBC"/>
    <w:rsid w:val="00221604"/>
    <w:rsid w:val="002217C2"/>
    <w:rsid w:val="002218D4"/>
    <w:rsid w:val="00223948"/>
    <w:rsid w:val="00224D30"/>
    <w:rsid w:val="0022682B"/>
    <w:rsid w:val="00226AB0"/>
    <w:rsid w:val="00227D91"/>
    <w:rsid w:val="00227DE4"/>
    <w:rsid w:val="00231F3C"/>
    <w:rsid w:val="00232A66"/>
    <w:rsid w:val="00234DAB"/>
    <w:rsid w:val="0023610A"/>
    <w:rsid w:val="002362B8"/>
    <w:rsid w:val="00237362"/>
    <w:rsid w:val="0023765D"/>
    <w:rsid w:val="002379FA"/>
    <w:rsid w:val="00237A76"/>
    <w:rsid w:val="00240B07"/>
    <w:rsid w:val="0024137D"/>
    <w:rsid w:val="00241909"/>
    <w:rsid w:val="002419C8"/>
    <w:rsid w:val="00243579"/>
    <w:rsid w:val="0024432C"/>
    <w:rsid w:val="00245599"/>
    <w:rsid w:val="002457AB"/>
    <w:rsid w:val="002467FD"/>
    <w:rsid w:val="00247B5A"/>
    <w:rsid w:val="002506B5"/>
    <w:rsid w:val="002507F2"/>
    <w:rsid w:val="00250979"/>
    <w:rsid w:val="0025350C"/>
    <w:rsid w:val="00253614"/>
    <w:rsid w:val="00253B22"/>
    <w:rsid w:val="00255188"/>
    <w:rsid w:val="00255CBA"/>
    <w:rsid w:val="00256233"/>
    <w:rsid w:val="00256974"/>
    <w:rsid w:val="00261EB0"/>
    <w:rsid w:val="0026374B"/>
    <w:rsid w:val="00264251"/>
    <w:rsid w:val="00264427"/>
    <w:rsid w:val="00264FD2"/>
    <w:rsid w:val="002653FE"/>
    <w:rsid w:val="002654EB"/>
    <w:rsid w:val="00265891"/>
    <w:rsid w:val="002665F1"/>
    <w:rsid w:val="00266606"/>
    <w:rsid w:val="0026709F"/>
    <w:rsid w:val="00267C33"/>
    <w:rsid w:val="0027002A"/>
    <w:rsid w:val="002705BD"/>
    <w:rsid w:val="002709B5"/>
    <w:rsid w:val="00270C0E"/>
    <w:rsid w:val="00270D72"/>
    <w:rsid w:val="00270E6E"/>
    <w:rsid w:val="00271283"/>
    <w:rsid w:val="002718E4"/>
    <w:rsid w:val="00271AF6"/>
    <w:rsid w:val="0027415E"/>
    <w:rsid w:val="00275481"/>
    <w:rsid w:val="002774D2"/>
    <w:rsid w:val="0028052C"/>
    <w:rsid w:val="0028084C"/>
    <w:rsid w:val="00280869"/>
    <w:rsid w:val="00285A2E"/>
    <w:rsid w:val="00286254"/>
    <w:rsid w:val="0028680E"/>
    <w:rsid w:val="00287013"/>
    <w:rsid w:val="002878D0"/>
    <w:rsid w:val="00294199"/>
    <w:rsid w:val="002941AF"/>
    <w:rsid w:val="00294541"/>
    <w:rsid w:val="00294AED"/>
    <w:rsid w:val="00295CE5"/>
    <w:rsid w:val="00296DE7"/>
    <w:rsid w:val="002976DD"/>
    <w:rsid w:val="002A0995"/>
    <w:rsid w:val="002A3533"/>
    <w:rsid w:val="002A40E7"/>
    <w:rsid w:val="002A4628"/>
    <w:rsid w:val="002A479A"/>
    <w:rsid w:val="002A5648"/>
    <w:rsid w:val="002A62AC"/>
    <w:rsid w:val="002A6AC7"/>
    <w:rsid w:val="002A7927"/>
    <w:rsid w:val="002A7E3A"/>
    <w:rsid w:val="002B0190"/>
    <w:rsid w:val="002B0243"/>
    <w:rsid w:val="002B047E"/>
    <w:rsid w:val="002B0F6C"/>
    <w:rsid w:val="002B0FED"/>
    <w:rsid w:val="002B146D"/>
    <w:rsid w:val="002B28D5"/>
    <w:rsid w:val="002B3BD6"/>
    <w:rsid w:val="002B5201"/>
    <w:rsid w:val="002B6763"/>
    <w:rsid w:val="002B6885"/>
    <w:rsid w:val="002B6F93"/>
    <w:rsid w:val="002B7455"/>
    <w:rsid w:val="002B7760"/>
    <w:rsid w:val="002C1355"/>
    <w:rsid w:val="002C1FD4"/>
    <w:rsid w:val="002C2056"/>
    <w:rsid w:val="002C23B3"/>
    <w:rsid w:val="002C3779"/>
    <w:rsid w:val="002C3A68"/>
    <w:rsid w:val="002C5AF0"/>
    <w:rsid w:val="002C64A0"/>
    <w:rsid w:val="002C6AFD"/>
    <w:rsid w:val="002C6B7F"/>
    <w:rsid w:val="002D0E0A"/>
    <w:rsid w:val="002D2E05"/>
    <w:rsid w:val="002D370B"/>
    <w:rsid w:val="002D41A7"/>
    <w:rsid w:val="002D42DF"/>
    <w:rsid w:val="002D44B3"/>
    <w:rsid w:val="002D458C"/>
    <w:rsid w:val="002D5E80"/>
    <w:rsid w:val="002D6B48"/>
    <w:rsid w:val="002D6E66"/>
    <w:rsid w:val="002D7AE8"/>
    <w:rsid w:val="002D7BC2"/>
    <w:rsid w:val="002E02B6"/>
    <w:rsid w:val="002E0985"/>
    <w:rsid w:val="002E0DB9"/>
    <w:rsid w:val="002E30B9"/>
    <w:rsid w:val="002E313E"/>
    <w:rsid w:val="002E3986"/>
    <w:rsid w:val="002E42DA"/>
    <w:rsid w:val="002E51E3"/>
    <w:rsid w:val="002E68E5"/>
    <w:rsid w:val="002E72DB"/>
    <w:rsid w:val="002F178D"/>
    <w:rsid w:val="002F2765"/>
    <w:rsid w:val="002F2769"/>
    <w:rsid w:val="002F2A68"/>
    <w:rsid w:val="002F2EDE"/>
    <w:rsid w:val="002F4CFB"/>
    <w:rsid w:val="002F4EBC"/>
    <w:rsid w:val="002F5B35"/>
    <w:rsid w:val="002F5B48"/>
    <w:rsid w:val="002F5DF2"/>
    <w:rsid w:val="002F66E8"/>
    <w:rsid w:val="002F7193"/>
    <w:rsid w:val="002F781E"/>
    <w:rsid w:val="003001BC"/>
    <w:rsid w:val="003024AC"/>
    <w:rsid w:val="00302D36"/>
    <w:rsid w:val="00303C05"/>
    <w:rsid w:val="00305C99"/>
    <w:rsid w:val="00305F66"/>
    <w:rsid w:val="00307442"/>
    <w:rsid w:val="00311774"/>
    <w:rsid w:val="00313924"/>
    <w:rsid w:val="00313BE5"/>
    <w:rsid w:val="003141BC"/>
    <w:rsid w:val="00314980"/>
    <w:rsid w:val="00316000"/>
    <w:rsid w:val="003160C4"/>
    <w:rsid w:val="00316762"/>
    <w:rsid w:val="00317F93"/>
    <w:rsid w:val="003205FB"/>
    <w:rsid w:val="00320741"/>
    <w:rsid w:val="003217AB"/>
    <w:rsid w:val="00322585"/>
    <w:rsid w:val="00322D2C"/>
    <w:rsid w:val="00324699"/>
    <w:rsid w:val="00324A7D"/>
    <w:rsid w:val="00324B98"/>
    <w:rsid w:val="0032594B"/>
    <w:rsid w:val="0032677B"/>
    <w:rsid w:val="00327629"/>
    <w:rsid w:val="00331184"/>
    <w:rsid w:val="00331955"/>
    <w:rsid w:val="0033231C"/>
    <w:rsid w:val="00334AC0"/>
    <w:rsid w:val="00334AF6"/>
    <w:rsid w:val="0033573C"/>
    <w:rsid w:val="00335DB2"/>
    <w:rsid w:val="0033625D"/>
    <w:rsid w:val="00337770"/>
    <w:rsid w:val="0034166B"/>
    <w:rsid w:val="00344A9E"/>
    <w:rsid w:val="00344D7E"/>
    <w:rsid w:val="00344EED"/>
    <w:rsid w:val="0034555B"/>
    <w:rsid w:val="003458D1"/>
    <w:rsid w:val="0034682D"/>
    <w:rsid w:val="0034736D"/>
    <w:rsid w:val="003502B9"/>
    <w:rsid w:val="003517A2"/>
    <w:rsid w:val="00351DF2"/>
    <w:rsid w:val="0035345F"/>
    <w:rsid w:val="00353D28"/>
    <w:rsid w:val="00356E58"/>
    <w:rsid w:val="00361628"/>
    <w:rsid w:val="00361877"/>
    <w:rsid w:val="00361C86"/>
    <w:rsid w:val="003622EF"/>
    <w:rsid w:val="0036463A"/>
    <w:rsid w:val="00364D21"/>
    <w:rsid w:val="003651DC"/>
    <w:rsid w:val="0036610F"/>
    <w:rsid w:val="003677ED"/>
    <w:rsid w:val="003701AB"/>
    <w:rsid w:val="003722AB"/>
    <w:rsid w:val="003722FF"/>
    <w:rsid w:val="00381312"/>
    <w:rsid w:val="00382BFF"/>
    <w:rsid w:val="00382DC2"/>
    <w:rsid w:val="00383FE6"/>
    <w:rsid w:val="00384591"/>
    <w:rsid w:val="0038549E"/>
    <w:rsid w:val="003854CD"/>
    <w:rsid w:val="003857B7"/>
    <w:rsid w:val="00385DFE"/>
    <w:rsid w:val="00390424"/>
    <w:rsid w:val="00391A36"/>
    <w:rsid w:val="00392301"/>
    <w:rsid w:val="00392C0F"/>
    <w:rsid w:val="00394445"/>
    <w:rsid w:val="003947A7"/>
    <w:rsid w:val="00394E50"/>
    <w:rsid w:val="003A0007"/>
    <w:rsid w:val="003A0ECA"/>
    <w:rsid w:val="003A1339"/>
    <w:rsid w:val="003A19AC"/>
    <w:rsid w:val="003A2060"/>
    <w:rsid w:val="003A304F"/>
    <w:rsid w:val="003A3CA8"/>
    <w:rsid w:val="003A4FC1"/>
    <w:rsid w:val="003A5E52"/>
    <w:rsid w:val="003A7754"/>
    <w:rsid w:val="003A7C5A"/>
    <w:rsid w:val="003B1AC0"/>
    <w:rsid w:val="003B201F"/>
    <w:rsid w:val="003B33E3"/>
    <w:rsid w:val="003B4552"/>
    <w:rsid w:val="003B5A11"/>
    <w:rsid w:val="003B5B0C"/>
    <w:rsid w:val="003B6A2D"/>
    <w:rsid w:val="003C09EE"/>
    <w:rsid w:val="003C0B62"/>
    <w:rsid w:val="003C0C2A"/>
    <w:rsid w:val="003C223A"/>
    <w:rsid w:val="003C3032"/>
    <w:rsid w:val="003C6319"/>
    <w:rsid w:val="003C7AF7"/>
    <w:rsid w:val="003C7BA1"/>
    <w:rsid w:val="003D0640"/>
    <w:rsid w:val="003D0EE3"/>
    <w:rsid w:val="003D131F"/>
    <w:rsid w:val="003D1737"/>
    <w:rsid w:val="003D3F0A"/>
    <w:rsid w:val="003D566E"/>
    <w:rsid w:val="003D6876"/>
    <w:rsid w:val="003D72A1"/>
    <w:rsid w:val="003D7B1D"/>
    <w:rsid w:val="003D7BBD"/>
    <w:rsid w:val="003E2949"/>
    <w:rsid w:val="003E3C85"/>
    <w:rsid w:val="003E3CCB"/>
    <w:rsid w:val="003E4166"/>
    <w:rsid w:val="003E6F5A"/>
    <w:rsid w:val="003E7021"/>
    <w:rsid w:val="003F03C8"/>
    <w:rsid w:val="003F0800"/>
    <w:rsid w:val="003F13A3"/>
    <w:rsid w:val="003F274C"/>
    <w:rsid w:val="003F4178"/>
    <w:rsid w:val="003F4516"/>
    <w:rsid w:val="003F6605"/>
    <w:rsid w:val="00400840"/>
    <w:rsid w:val="0040173B"/>
    <w:rsid w:val="00402BBC"/>
    <w:rsid w:val="004030EC"/>
    <w:rsid w:val="00403803"/>
    <w:rsid w:val="004042CC"/>
    <w:rsid w:val="00404FF3"/>
    <w:rsid w:val="004074CD"/>
    <w:rsid w:val="00411060"/>
    <w:rsid w:val="00412BF3"/>
    <w:rsid w:val="004140DF"/>
    <w:rsid w:val="00414595"/>
    <w:rsid w:val="004151BB"/>
    <w:rsid w:val="00415F0B"/>
    <w:rsid w:val="004165BE"/>
    <w:rsid w:val="00417D07"/>
    <w:rsid w:val="00417FD6"/>
    <w:rsid w:val="004212F6"/>
    <w:rsid w:val="00421E2C"/>
    <w:rsid w:val="0042266B"/>
    <w:rsid w:val="00422FFB"/>
    <w:rsid w:val="00423ADA"/>
    <w:rsid w:val="00423E86"/>
    <w:rsid w:val="004260C2"/>
    <w:rsid w:val="00427525"/>
    <w:rsid w:val="00427BAC"/>
    <w:rsid w:val="00430557"/>
    <w:rsid w:val="00430E9B"/>
    <w:rsid w:val="00430FFB"/>
    <w:rsid w:val="004312B9"/>
    <w:rsid w:val="00431631"/>
    <w:rsid w:val="0043211F"/>
    <w:rsid w:val="00432C5F"/>
    <w:rsid w:val="00434AC5"/>
    <w:rsid w:val="00436421"/>
    <w:rsid w:val="00441D93"/>
    <w:rsid w:val="0044341C"/>
    <w:rsid w:val="00443C3D"/>
    <w:rsid w:val="004445C9"/>
    <w:rsid w:val="00445CA8"/>
    <w:rsid w:val="0044617D"/>
    <w:rsid w:val="0044743A"/>
    <w:rsid w:val="00447B3F"/>
    <w:rsid w:val="00447BC6"/>
    <w:rsid w:val="00447E21"/>
    <w:rsid w:val="00447F6B"/>
    <w:rsid w:val="00450423"/>
    <w:rsid w:val="0045096B"/>
    <w:rsid w:val="00452F1F"/>
    <w:rsid w:val="0045339D"/>
    <w:rsid w:val="00453FC6"/>
    <w:rsid w:val="00455138"/>
    <w:rsid w:val="00456E83"/>
    <w:rsid w:val="00457210"/>
    <w:rsid w:val="0046004E"/>
    <w:rsid w:val="004616CA"/>
    <w:rsid w:val="00462876"/>
    <w:rsid w:val="00464D9B"/>
    <w:rsid w:val="00466C44"/>
    <w:rsid w:val="00466C6A"/>
    <w:rsid w:val="00467846"/>
    <w:rsid w:val="00470006"/>
    <w:rsid w:val="00470721"/>
    <w:rsid w:val="00471AB0"/>
    <w:rsid w:val="0047231D"/>
    <w:rsid w:val="00472CF1"/>
    <w:rsid w:val="0047579C"/>
    <w:rsid w:val="004760F0"/>
    <w:rsid w:val="00477D07"/>
    <w:rsid w:val="00482D97"/>
    <w:rsid w:val="004830E2"/>
    <w:rsid w:val="004844A0"/>
    <w:rsid w:val="004851AA"/>
    <w:rsid w:val="0048728E"/>
    <w:rsid w:val="00487517"/>
    <w:rsid w:val="00490010"/>
    <w:rsid w:val="00490C08"/>
    <w:rsid w:val="00491116"/>
    <w:rsid w:val="00491564"/>
    <w:rsid w:val="00492C23"/>
    <w:rsid w:val="00492EC3"/>
    <w:rsid w:val="0049357A"/>
    <w:rsid w:val="004955A3"/>
    <w:rsid w:val="004956E2"/>
    <w:rsid w:val="00495DC9"/>
    <w:rsid w:val="004968FF"/>
    <w:rsid w:val="004A0825"/>
    <w:rsid w:val="004A204C"/>
    <w:rsid w:val="004A37AA"/>
    <w:rsid w:val="004A41DD"/>
    <w:rsid w:val="004A561A"/>
    <w:rsid w:val="004A5990"/>
    <w:rsid w:val="004A5BB8"/>
    <w:rsid w:val="004B2F54"/>
    <w:rsid w:val="004B4539"/>
    <w:rsid w:val="004B58F7"/>
    <w:rsid w:val="004B5A4B"/>
    <w:rsid w:val="004B6659"/>
    <w:rsid w:val="004B7F9D"/>
    <w:rsid w:val="004C0629"/>
    <w:rsid w:val="004C17B8"/>
    <w:rsid w:val="004C194E"/>
    <w:rsid w:val="004C2346"/>
    <w:rsid w:val="004C3FDD"/>
    <w:rsid w:val="004C3FEF"/>
    <w:rsid w:val="004C4C4D"/>
    <w:rsid w:val="004C4CCD"/>
    <w:rsid w:val="004C532B"/>
    <w:rsid w:val="004C5C7E"/>
    <w:rsid w:val="004C668D"/>
    <w:rsid w:val="004C78E4"/>
    <w:rsid w:val="004D0A84"/>
    <w:rsid w:val="004D122F"/>
    <w:rsid w:val="004D1D80"/>
    <w:rsid w:val="004D3714"/>
    <w:rsid w:val="004D3803"/>
    <w:rsid w:val="004D3F07"/>
    <w:rsid w:val="004D46C2"/>
    <w:rsid w:val="004D627D"/>
    <w:rsid w:val="004D7321"/>
    <w:rsid w:val="004E0999"/>
    <w:rsid w:val="004E1D96"/>
    <w:rsid w:val="004E6797"/>
    <w:rsid w:val="004E72C9"/>
    <w:rsid w:val="004F0AC4"/>
    <w:rsid w:val="004F148B"/>
    <w:rsid w:val="004F150F"/>
    <w:rsid w:val="004F16BB"/>
    <w:rsid w:val="004F1C80"/>
    <w:rsid w:val="004F21D9"/>
    <w:rsid w:val="004F2213"/>
    <w:rsid w:val="004F24ED"/>
    <w:rsid w:val="004F3751"/>
    <w:rsid w:val="004F4476"/>
    <w:rsid w:val="004F50C0"/>
    <w:rsid w:val="004F6233"/>
    <w:rsid w:val="004F7F23"/>
    <w:rsid w:val="0050198E"/>
    <w:rsid w:val="00501CFA"/>
    <w:rsid w:val="00501DDB"/>
    <w:rsid w:val="00502C9F"/>
    <w:rsid w:val="00504065"/>
    <w:rsid w:val="00504397"/>
    <w:rsid w:val="005049CF"/>
    <w:rsid w:val="00506913"/>
    <w:rsid w:val="00506EBD"/>
    <w:rsid w:val="00507A6A"/>
    <w:rsid w:val="00510A69"/>
    <w:rsid w:val="0051195E"/>
    <w:rsid w:val="00511E29"/>
    <w:rsid w:val="00515932"/>
    <w:rsid w:val="005203CE"/>
    <w:rsid w:val="00521C05"/>
    <w:rsid w:val="00521CC3"/>
    <w:rsid w:val="00523E7C"/>
    <w:rsid w:val="0052504A"/>
    <w:rsid w:val="0052524E"/>
    <w:rsid w:val="005262B1"/>
    <w:rsid w:val="00526652"/>
    <w:rsid w:val="005272FD"/>
    <w:rsid w:val="0052745D"/>
    <w:rsid w:val="00532771"/>
    <w:rsid w:val="00532A6E"/>
    <w:rsid w:val="00533C47"/>
    <w:rsid w:val="00534A47"/>
    <w:rsid w:val="00535AE0"/>
    <w:rsid w:val="005368C1"/>
    <w:rsid w:val="00536B2F"/>
    <w:rsid w:val="00537886"/>
    <w:rsid w:val="00540D0B"/>
    <w:rsid w:val="00541558"/>
    <w:rsid w:val="00543736"/>
    <w:rsid w:val="00543E4F"/>
    <w:rsid w:val="005452D6"/>
    <w:rsid w:val="00546FD7"/>
    <w:rsid w:val="00551092"/>
    <w:rsid w:val="00551152"/>
    <w:rsid w:val="005515DB"/>
    <w:rsid w:val="0055196A"/>
    <w:rsid w:val="00551BD1"/>
    <w:rsid w:val="0055530C"/>
    <w:rsid w:val="00555965"/>
    <w:rsid w:val="00555A58"/>
    <w:rsid w:val="00560812"/>
    <w:rsid w:val="00560A10"/>
    <w:rsid w:val="00562194"/>
    <w:rsid w:val="005628CE"/>
    <w:rsid w:val="00562C74"/>
    <w:rsid w:val="0056500E"/>
    <w:rsid w:val="00565295"/>
    <w:rsid w:val="00565D19"/>
    <w:rsid w:val="00565E01"/>
    <w:rsid w:val="00565EDE"/>
    <w:rsid w:val="00566AA4"/>
    <w:rsid w:val="005673FA"/>
    <w:rsid w:val="00567D0E"/>
    <w:rsid w:val="00567E73"/>
    <w:rsid w:val="00570F04"/>
    <w:rsid w:val="005719CF"/>
    <w:rsid w:val="005728E7"/>
    <w:rsid w:val="005769D5"/>
    <w:rsid w:val="00576C8E"/>
    <w:rsid w:val="005804C7"/>
    <w:rsid w:val="00580AB7"/>
    <w:rsid w:val="00581497"/>
    <w:rsid w:val="005815BD"/>
    <w:rsid w:val="00581E25"/>
    <w:rsid w:val="00582BE5"/>
    <w:rsid w:val="00582C23"/>
    <w:rsid w:val="00583F7E"/>
    <w:rsid w:val="00586FAD"/>
    <w:rsid w:val="005871E6"/>
    <w:rsid w:val="00587592"/>
    <w:rsid w:val="00591450"/>
    <w:rsid w:val="00591F00"/>
    <w:rsid w:val="00592A54"/>
    <w:rsid w:val="00594257"/>
    <w:rsid w:val="00597741"/>
    <w:rsid w:val="005A0949"/>
    <w:rsid w:val="005A0C41"/>
    <w:rsid w:val="005A11F6"/>
    <w:rsid w:val="005A1756"/>
    <w:rsid w:val="005A2CF0"/>
    <w:rsid w:val="005A4510"/>
    <w:rsid w:val="005A4798"/>
    <w:rsid w:val="005A7724"/>
    <w:rsid w:val="005B0610"/>
    <w:rsid w:val="005B07E3"/>
    <w:rsid w:val="005B1902"/>
    <w:rsid w:val="005B4467"/>
    <w:rsid w:val="005B5DB4"/>
    <w:rsid w:val="005B6340"/>
    <w:rsid w:val="005B67CF"/>
    <w:rsid w:val="005C087C"/>
    <w:rsid w:val="005C1476"/>
    <w:rsid w:val="005C3BA1"/>
    <w:rsid w:val="005C3C1C"/>
    <w:rsid w:val="005C47F1"/>
    <w:rsid w:val="005C50B9"/>
    <w:rsid w:val="005C51A2"/>
    <w:rsid w:val="005C674E"/>
    <w:rsid w:val="005C7BAA"/>
    <w:rsid w:val="005D0E6C"/>
    <w:rsid w:val="005D14F0"/>
    <w:rsid w:val="005D2D43"/>
    <w:rsid w:val="005D57EC"/>
    <w:rsid w:val="005D5E0F"/>
    <w:rsid w:val="005D6F7C"/>
    <w:rsid w:val="005D7353"/>
    <w:rsid w:val="005E02CD"/>
    <w:rsid w:val="005E1E5C"/>
    <w:rsid w:val="005E2981"/>
    <w:rsid w:val="005E48A9"/>
    <w:rsid w:val="005E52B0"/>
    <w:rsid w:val="005E561B"/>
    <w:rsid w:val="005E564A"/>
    <w:rsid w:val="005E6B43"/>
    <w:rsid w:val="005E7898"/>
    <w:rsid w:val="005F06ED"/>
    <w:rsid w:val="005F0C7B"/>
    <w:rsid w:val="005F1821"/>
    <w:rsid w:val="005F2426"/>
    <w:rsid w:val="005F2733"/>
    <w:rsid w:val="005F2C92"/>
    <w:rsid w:val="005F5E58"/>
    <w:rsid w:val="005F60E0"/>
    <w:rsid w:val="005F6494"/>
    <w:rsid w:val="005F66EF"/>
    <w:rsid w:val="005F6D9F"/>
    <w:rsid w:val="005F73FB"/>
    <w:rsid w:val="005F7B26"/>
    <w:rsid w:val="005F7C46"/>
    <w:rsid w:val="0060015F"/>
    <w:rsid w:val="00600A3B"/>
    <w:rsid w:val="00602266"/>
    <w:rsid w:val="00603614"/>
    <w:rsid w:val="00604213"/>
    <w:rsid w:val="0060433C"/>
    <w:rsid w:val="0060437F"/>
    <w:rsid w:val="00604750"/>
    <w:rsid w:val="00604E33"/>
    <w:rsid w:val="00605E90"/>
    <w:rsid w:val="0060697A"/>
    <w:rsid w:val="0060698A"/>
    <w:rsid w:val="006069D2"/>
    <w:rsid w:val="00610503"/>
    <w:rsid w:val="00610AA6"/>
    <w:rsid w:val="00611415"/>
    <w:rsid w:val="0061163B"/>
    <w:rsid w:val="006118FC"/>
    <w:rsid w:val="006128D0"/>
    <w:rsid w:val="00612E06"/>
    <w:rsid w:val="00613199"/>
    <w:rsid w:val="006139D6"/>
    <w:rsid w:val="00613FC8"/>
    <w:rsid w:val="006147D3"/>
    <w:rsid w:val="00614A87"/>
    <w:rsid w:val="00614BBF"/>
    <w:rsid w:val="00614C4B"/>
    <w:rsid w:val="00614D81"/>
    <w:rsid w:val="00616E13"/>
    <w:rsid w:val="00616F84"/>
    <w:rsid w:val="00620A93"/>
    <w:rsid w:val="00621B63"/>
    <w:rsid w:val="00625C9C"/>
    <w:rsid w:val="006263ED"/>
    <w:rsid w:val="00630363"/>
    <w:rsid w:val="0063431E"/>
    <w:rsid w:val="00634397"/>
    <w:rsid w:val="006347DB"/>
    <w:rsid w:val="00636BAB"/>
    <w:rsid w:val="006372D8"/>
    <w:rsid w:val="00637D6B"/>
    <w:rsid w:val="00641730"/>
    <w:rsid w:val="00641C64"/>
    <w:rsid w:val="0064265E"/>
    <w:rsid w:val="00645DD5"/>
    <w:rsid w:val="006462A1"/>
    <w:rsid w:val="00646C6C"/>
    <w:rsid w:val="00650470"/>
    <w:rsid w:val="00650C7A"/>
    <w:rsid w:val="006526D3"/>
    <w:rsid w:val="006529F9"/>
    <w:rsid w:val="00652D5B"/>
    <w:rsid w:val="006556A1"/>
    <w:rsid w:val="00655F9F"/>
    <w:rsid w:val="006560B1"/>
    <w:rsid w:val="0065700D"/>
    <w:rsid w:val="00657A88"/>
    <w:rsid w:val="00660964"/>
    <w:rsid w:val="00661256"/>
    <w:rsid w:val="006619F4"/>
    <w:rsid w:val="006624F0"/>
    <w:rsid w:val="00662A6C"/>
    <w:rsid w:val="00664194"/>
    <w:rsid w:val="00664289"/>
    <w:rsid w:val="00664ADE"/>
    <w:rsid w:val="00665395"/>
    <w:rsid w:val="006654CF"/>
    <w:rsid w:val="00666A46"/>
    <w:rsid w:val="00667E95"/>
    <w:rsid w:val="00670CA7"/>
    <w:rsid w:val="0067240F"/>
    <w:rsid w:val="006726CB"/>
    <w:rsid w:val="00672B2F"/>
    <w:rsid w:val="00674D35"/>
    <w:rsid w:val="00675249"/>
    <w:rsid w:val="00675C54"/>
    <w:rsid w:val="006768DD"/>
    <w:rsid w:val="00676DD0"/>
    <w:rsid w:val="006775F6"/>
    <w:rsid w:val="00677822"/>
    <w:rsid w:val="0068090A"/>
    <w:rsid w:val="00683765"/>
    <w:rsid w:val="0068394E"/>
    <w:rsid w:val="00684ECD"/>
    <w:rsid w:val="006851C4"/>
    <w:rsid w:val="00686A05"/>
    <w:rsid w:val="00687B46"/>
    <w:rsid w:val="00690461"/>
    <w:rsid w:val="00691506"/>
    <w:rsid w:val="00692396"/>
    <w:rsid w:val="00693B20"/>
    <w:rsid w:val="006942AF"/>
    <w:rsid w:val="006943DD"/>
    <w:rsid w:val="006946B8"/>
    <w:rsid w:val="00694A9F"/>
    <w:rsid w:val="00695FFB"/>
    <w:rsid w:val="00696B12"/>
    <w:rsid w:val="00696BE5"/>
    <w:rsid w:val="0069721F"/>
    <w:rsid w:val="0069796A"/>
    <w:rsid w:val="00697BBD"/>
    <w:rsid w:val="006A163F"/>
    <w:rsid w:val="006A1C22"/>
    <w:rsid w:val="006A1DB1"/>
    <w:rsid w:val="006A2C45"/>
    <w:rsid w:val="006A432C"/>
    <w:rsid w:val="006A49BA"/>
    <w:rsid w:val="006A5043"/>
    <w:rsid w:val="006A5162"/>
    <w:rsid w:val="006A5693"/>
    <w:rsid w:val="006A5E29"/>
    <w:rsid w:val="006A6CFE"/>
    <w:rsid w:val="006A77C8"/>
    <w:rsid w:val="006B05B7"/>
    <w:rsid w:val="006B09F0"/>
    <w:rsid w:val="006B0CC2"/>
    <w:rsid w:val="006B1321"/>
    <w:rsid w:val="006B17AC"/>
    <w:rsid w:val="006B21DB"/>
    <w:rsid w:val="006B2734"/>
    <w:rsid w:val="006B41AC"/>
    <w:rsid w:val="006B49B0"/>
    <w:rsid w:val="006B4AFE"/>
    <w:rsid w:val="006B54E1"/>
    <w:rsid w:val="006B680C"/>
    <w:rsid w:val="006B7818"/>
    <w:rsid w:val="006B78B9"/>
    <w:rsid w:val="006C07A8"/>
    <w:rsid w:val="006C0B4F"/>
    <w:rsid w:val="006C103E"/>
    <w:rsid w:val="006C2107"/>
    <w:rsid w:val="006C2BD0"/>
    <w:rsid w:val="006C2CDA"/>
    <w:rsid w:val="006C3DB1"/>
    <w:rsid w:val="006C48E6"/>
    <w:rsid w:val="006C67F4"/>
    <w:rsid w:val="006C68E3"/>
    <w:rsid w:val="006C6A18"/>
    <w:rsid w:val="006C7BD4"/>
    <w:rsid w:val="006D27C5"/>
    <w:rsid w:val="006D345A"/>
    <w:rsid w:val="006D49AA"/>
    <w:rsid w:val="006D4D1D"/>
    <w:rsid w:val="006D66A1"/>
    <w:rsid w:val="006E0A23"/>
    <w:rsid w:val="006E0CC7"/>
    <w:rsid w:val="006E23B7"/>
    <w:rsid w:val="006E2425"/>
    <w:rsid w:val="006E4059"/>
    <w:rsid w:val="006E4426"/>
    <w:rsid w:val="006E5816"/>
    <w:rsid w:val="006E5EE7"/>
    <w:rsid w:val="006E78F0"/>
    <w:rsid w:val="006E7B05"/>
    <w:rsid w:val="006F0AE3"/>
    <w:rsid w:val="006F0BDD"/>
    <w:rsid w:val="006F2157"/>
    <w:rsid w:val="006F598C"/>
    <w:rsid w:val="0070103E"/>
    <w:rsid w:val="007034CF"/>
    <w:rsid w:val="0070460F"/>
    <w:rsid w:val="00704669"/>
    <w:rsid w:val="00704EAA"/>
    <w:rsid w:val="00704F96"/>
    <w:rsid w:val="0070599D"/>
    <w:rsid w:val="00705CFC"/>
    <w:rsid w:val="00706386"/>
    <w:rsid w:val="00706EA7"/>
    <w:rsid w:val="00707197"/>
    <w:rsid w:val="0070796D"/>
    <w:rsid w:val="00710124"/>
    <w:rsid w:val="00711D8B"/>
    <w:rsid w:val="00712153"/>
    <w:rsid w:val="007141A7"/>
    <w:rsid w:val="00714941"/>
    <w:rsid w:val="00716437"/>
    <w:rsid w:val="007208F4"/>
    <w:rsid w:val="00721E79"/>
    <w:rsid w:val="00722AF2"/>
    <w:rsid w:val="00723D09"/>
    <w:rsid w:val="007244D6"/>
    <w:rsid w:val="0072542F"/>
    <w:rsid w:val="00726644"/>
    <w:rsid w:val="00727141"/>
    <w:rsid w:val="007303E0"/>
    <w:rsid w:val="00732A50"/>
    <w:rsid w:val="0073354F"/>
    <w:rsid w:val="007339F1"/>
    <w:rsid w:val="007351DD"/>
    <w:rsid w:val="0073625A"/>
    <w:rsid w:val="00736D65"/>
    <w:rsid w:val="0073701D"/>
    <w:rsid w:val="00742769"/>
    <w:rsid w:val="0074301A"/>
    <w:rsid w:val="0074378B"/>
    <w:rsid w:val="007442B4"/>
    <w:rsid w:val="00746DB0"/>
    <w:rsid w:val="007475A6"/>
    <w:rsid w:val="007503A0"/>
    <w:rsid w:val="00750A7B"/>
    <w:rsid w:val="00750E64"/>
    <w:rsid w:val="007512D7"/>
    <w:rsid w:val="0075137C"/>
    <w:rsid w:val="00751A71"/>
    <w:rsid w:val="0075255F"/>
    <w:rsid w:val="00752A33"/>
    <w:rsid w:val="00753377"/>
    <w:rsid w:val="00755900"/>
    <w:rsid w:val="00761EA4"/>
    <w:rsid w:val="00763F1E"/>
    <w:rsid w:val="007648C4"/>
    <w:rsid w:val="00765734"/>
    <w:rsid w:val="007665D5"/>
    <w:rsid w:val="0076753E"/>
    <w:rsid w:val="00767DE5"/>
    <w:rsid w:val="00767E57"/>
    <w:rsid w:val="00770F86"/>
    <w:rsid w:val="00773AC6"/>
    <w:rsid w:val="00773B67"/>
    <w:rsid w:val="00773D52"/>
    <w:rsid w:val="00774686"/>
    <w:rsid w:val="00775AB9"/>
    <w:rsid w:val="00776E83"/>
    <w:rsid w:val="00777324"/>
    <w:rsid w:val="0078030B"/>
    <w:rsid w:val="00780832"/>
    <w:rsid w:val="0078121B"/>
    <w:rsid w:val="007815D8"/>
    <w:rsid w:val="007821C4"/>
    <w:rsid w:val="00783CA4"/>
    <w:rsid w:val="00783CF5"/>
    <w:rsid w:val="00784687"/>
    <w:rsid w:val="00784D29"/>
    <w:rsid w:val="00784E3A"/>
    <w:rsid w:val="007856F8"/>
    <w:rsid w:val="00785763"/>
    <w:rsid w:val="007868BB"/>
    <w:rsid w:val="00787220"/>
    <w:rsid w:val="00790210"/>
    <w:rsid w:val="00790278"/>
    <w:rsid w:val="00790AEA"/>
    <w:rsid w:val="00790D7E"/>
    <w:rsid w:val="00793960"/>
    <w:rsid w:val="00793DA0"/>
    <w:rsid w:val="00793F8B"/>
    <w:rsid w:val="007A04B5"/>
    <w:rsid w:val="007A4A0F"/>
    <w:rsid w:val="007A5D73"/>
    <w:rsid w:val="007B0353"/>
    <w:rsid w:val="007B2292"/>
    <w:rsid w:val="007B22F6"/>
    <w:rsid w:val="007B3045"/>
    <w:rsid w:val="007B5806"/>
    <w:rsid w:val="007C0A9B"/>
    <w:rsid w:val="007C0E20"/>
    <w:rsid w:val="007C0EB3"/>
    <w:rsid w:val="007C10D0"/>
    <w:rsid w:val="007C16FF"/>
    <w:rsid w:val="007C2014"/>
    <w:rsid w:val="007C25AB"/>
    <w:rsid w:val="007C26BB"/>
    <w:rsid w:val="007C33F3"/>
    <w:rsid w:val="007C6788"/>
    <w:rsid w:val="007C7494"/>
    <w:rsid w:val="007C7946"/>
    <w:rsid w:val="007D1C3C"/>
    <w:rsid w:val="007D1CDC"/>
    <w:rsid w:val="007D2600"/>
    <w:rsid w:val="007D387A"/>
    <w:rsid w:val="007D41EB"/>
    <w:rsid w:val="007D4442"/>
    <w:rsid w:val="007D474D"/>
    <w:rsid w:val="007D5160"/>
    <w:rsid w:val="007D5E10"/>
    <w:rsid w:val="007D605E"/>
    <w:rsid w:val="007D6380"/>
    <w:rsid w:val="007D64EF"/>
    <w:rsid w:val="007D6CFF"/>
    <w:rsid w:val="007D736B"/>
    <w:rsid w:val="007E0A1A"/>
    <w:rsid w:val="007E23E4"/>
    <w:rsid w:val="007E35C6"/>
    <w:rsid w:val="007E37FE"/>
    <w:rsid w:val="007E39C7"/>
    <w:rsid w:val="007E65D5"/>
    <w:rsid w:val="007F042F"/>
    <w:rsid w:val="007F1185"/>
    <w:rsid w:val="007F1BA4"/>
    <w:rsid w:val="007F46F3"/>
    <w:rsid w:val="007F47FC"/>
    <w:rsid w:val="007F51E5"/>
    <w:rsid w:val="007F5A0B"/>
    <w:rsid w:val="007F6985"/>
    <w:rsid w:val="007F7223"/>
    <w:rsid w:val="007F7370"/>
    <w:rsid w:val="00800B83"/>
    <w:rsid w:val="0080322D"/>
    <w:rsid w:val="008058E2"/>
    <w:rsid w:val="00806308"/>
    <w:rsid w:val="008069AB"/>
    <w:rsid w:val="008131F9"/>
    <w:rsid w:val="008143AE"/>
    <w:rsid w:val="00816DBB"/>
    <w:rsid w:val="008202F2"/>
    <w:rsid w:val="00820626"/>
    <w:rsid w:val="00820976"/>
    <w:rsid w:val="00820D1B"/>
    <w:rsid w:val="00821381"/>
    <w:rsid w:val="00822E61"/>
    <w:rsid w:val="00823C85"/>
    <w:rsid w:val="00823F50"/>
    <w:rsid w:val="00825BB6"/>
    <w:rsid w:val="00830DD6"/>
    <w:rsid w:val="00831CC9"/>
    <w:rsid w:val="008321AC"/>
    <w:rsid w:val="00834B72"/>
    <w:rsid w:val="00835329"/>
    <w:rsid w:val="008355B5"/>
    <w:rsid w:val="00835EF6"/>
    <w:rsid w:val="00836465"/>
    <w:rsid w:val="00841D77"/>
    <w:rsid w:val="00841F73"/>
    <w:rsid w:val="008430BF"/>
    <w:rsid w:val="00843535"/>
    <w:rsid w:val="0084458A"/>
    <w:rsid w:val="00844819"/>
    <w:rsid w:val="00845762"/>
    <w:rsid w:val="008501A5"/>
    <w:rsid w:val="00850B89"/>
    <w:rsid w:val="00851F5A"/>
    <w:rsid w:val="00853C60"/>
    <w:rsid w:val="0085599A"/>
    <w:rsid w:val="008564CC"/>
    <w:rsid w:val="00857CB7"/>
    <w:rsid w:val="00860588"/>
    <w:rsid w:val="00860751"/>
    <w:rsid w:val="00860DDA"/>
    <w:rsid w:val="008619B3"/>
    <w:rsid w:val="00862402"/>
    <w:rsid w:val="00866942"/>
    <w:rsid w:val="00867119"/>
    <w:rsid w:val="0086780F"/>
    <w:rsid w:val="00870043"/>
    <w:rsid w:val="00870383"/>
    <w:rsid w:val="00871CA3"/>
    <w:rsid w:val="00874AE2"/>
    <w:rsid w:val="008766ED"/>
    <w:rsid w:val="00877340"/>
    <w:rsid w:val="00877939"/>
    <w:rsid w:val="008807A1"/>
    <w:rsid w:val="00880D46"/>
    <w:rsid w:val="00880F4E"/>
    <w:rsid w:val="00880FA5"/>
    <w:rsid w:val="00881BD6"/>
    <w:rsid w:val="00883252"/>
    <w:rsid w:val="0088381B"/>
    <w:rsid w:val="008838D2"/>
    <w:rsid w:val="00885298"/>
    <w:rsid w:val="008866B2"/>
    <w:rsid w:val="00886BE2"/>
    <w:rsid w:val="008879C7"/>
    <w:rsid w:val="0089035B"/>
    <w:rsid w:val="008903F9"/>
    <w:rsid w:val="0089182C"/>
    <w:rsid w:val="00891C8E"/>
    <w:rsid w:val="008935F0"/>
    <w:rsid w:val="008944C9"/>
    <w:rsid w:val="00895CEF"/>
    <w:rsid w:val="00896071"/>
    <w:rsid w:val="008A228E"/>
    <w:rsid w:val="008A282B"/>
    <w:rsid w:val="008A301F"/>
    <w:rsid w:val="008A5689"/>
    <w:rsid w:val="008A5F3F"/>
    <w:rsid w:val="008A73DE"/>
    <w:rsid w:val="008A7641"/>
    <w:rsid w:val="008A78B0"/>
    <w:rsid w:val="008B55F9"/>
    <w:rsid w:val="008B5982"/>
    <w:rsid w:val="008B63C5"/>
    <w:rsid w:val="008B704E"/>
    <w:rsid w:val="008C0677"/>
    <w:rsid w:val="008C1B0B"/>
    <w:rsid w:val="008C4038"/>
    <w:rsid w:val="008C4301"/>
    <w:rsid w:val="008C642D"/>
    <w:rsid w:val="008D03ED"/>
    <w:rsid w:val="008D046A"/>
    <w:rsid w:val="008D0515"/>
    <w:rsid w:val="008D0DAD"/>
    <w:rsid w:val="008D16A6"/>
    <w:rsid w:val="008D1DCE"/>
    <w:rsid w:val="008D2348"/>
    <w:rsid w:val="008D364B"/>
    <w:rsid w:val="008D3F4C"/>
    <w:rsid w:val="008D3FF6"/>
    <w:rsid w:val="008D66C8"/>
    <w:rsid w:val="008D6704"/>
    <w:rsid w:val="008D6A2E"/>
    <w:rsid w:val="008D6E5D"/>
    <w:rsid w:val="008D7317"/>
    <w:rsid w:val="008E0E07"/>
    <w:rsid w:val="008E1DC5"/>
    <w:rsid w:val="008E1EE5"/>
    <w:rsid w:val="008E39AE"/>
    <w:rsid w:val="008E3CAE"/>
    <w:rsid w:val="008E410F"/>
    <w:rsid w:val="008E7293"/>
    <w:rsid w:val="008E74F7"/>
    <w:rsid w:val="008E76FE"/>
    <w:rsid w:val="008F0A4E"/>
    <w:rsid w:val="008F16F2"/>
    <w:rsid w:val="008F2C59"/>
    <w:rsid w:val="008F2F2D"/>
    <w:rsid w:val="008F3962"/>
    <w:rsid w:val="008F47F1"/>
    <w:rsid w:val="008F4F36"/>
    <w:rsid w:val="008F4F8A"/>
    <w:rsid w:val="008F60BB"/>
    <w:rsid w:val="008F6EB5"/>
    <w:rsid w:val="00900CDA"/>
    <w:rsid w:val="00901638"/>
    <w:rsid w:val="00902339"/>
    <w:rsid w:val="00902CE7"/>
    <w:rsid w:val="00904D24"/>
    <w:rsid w:val="009063E7"/>
    <w:rsid w:val="00906BCD"/>
    <w:rsid w:val="00906E29"/>
    <w:rsid w:val="00906F5A"/>
    <w:rsid w:val="00910D0D"/>
    <w:rsid w:val="00911282"/>
    <w:rsid w:val="00912774"/>
    <w:rsid w:val="00912F80"/>
    <w:rsid w:val="00913403"/>
    <w:rsid w:val="00913505"/>
    <w:rsid w:val="00913A5F"/>
    <w:rsid w:val="00914A80"/>
    <w:rsid w:val="00915DE5"/>
    <w:rsid w:val="00917E0C"/>
    <w:rsid w:val="00920200"/>
    <w:rsid w:val="00920387"/>
    <w:rsid w:val="009219E0"/>
    <w:rsid w:val="00922D5C"/>
    <w:rsid w:val="00924E14"/>
    <w:rsid w:val="00924F7A"/>
    <w:rsid w:val="00924FAF"/>
    <w:rsid w:val="00925247"/>
    <w:rsid w:val="00925405"/>
    <w:rsid w:val="00927524"/>
    <w:rsid w:val="009275E5"/>
    <w:rsid w:val="00927E28"/>
    <w:rsid w:val="00934B00"/>
    <w:rsid w:val="00934F0B"/>
    <w:rsid w:val="0093568A"/>
    <w:rsid w:val="00935A14"/>
    <w:rsid w:val="00937F14"/>
    <w:rsid w:val="00940DA5"/>
    <w:rsid w:val="00942718"/>
    <w:rsid w:val="00942E4D"/>
    <w:rsid w:val="009434D8"/>
    <w:rsid w:val="00944359"/>
    <w:rsid w:val="0094480C"/>
    <w:rsid w:val="00944EF0"/>
    <w:rsid w:val="0094611C"/>
    <w:rsid w:val="0094625F"/>
    <w:rsid w:val="00950FC3"/>
    <w:rsid w:val="00951A16"/>
    <w:rsid w:val="00952484"/>
    <w:rsid w:val="00952A6F"/>
    <w:rsid w:val="00954761"/>
    <w:rsid w:val="009549CF"/>
    <w:rsid w:val="00954D56"/>
    <w:rsid w:val="00955707"/>
    <w:rsid w:val="009571F8"/>
    <w:rsid w:val="00960910"/>
    <w:rsid w:val="009609A5"/>
    <w:rsid w:val="00960C82"/>
    <w:rsid w:val="00960EEB"/>
    <w:rsid w:val="00961628"/>
    <w:rsid w:val="00962F98"/>
    <w:rsid w:val="00963426"/>
    <w:rsid w:val="00964A17"/>
    <w:rsid w:val="0096514C"/>
    <w:rsid w:val="0096666E"/>
    <w:rsid w:val="00967320"/>
    <w:rsid w:val="00967ED2"/>
    <w:rsid w:val="009713C0"/>
    <w:rsid w:val="009726B3"/>
    <w:rsid w:val="00972764"/>
    <w:rsid w:val="00972ADD"/>
    <w:rsid w:val="00974A6B"/>
    <w:rsid w:val="00976734"/>
    <w:rsid w:val="00976B21"/>
    <w:rsid w:val="00976B2A"/>
    <w:rsid w:val="009827B1"/>
    <w:rsid w:val="00982923"/>
    <w:rsid w:val="00982CCA"/>
    <w:rsid w:val="009838E7"/>
    <w:rsid w:val="00984902"/>
    <w:rsid w:val="00984962"/>
    <w:rsid w:val="009849C7"/>
    <w:rsid w:val="00986A18"/>
    <w:rsid w:val="00986B5B"/>
    <w:rsid w:val="00990197"/>
    <w:rsid w:val="009906D8"/>
    <w:rsid w:val="00990A0C"/>
    <w:rsid w:val="00990F55"/>
    <w:rsid w:val="00991926"/>
    <w:rsid w:val="009926B2"/>
    <w:rsid w:val="009938AC"/>
    <w:rsid w:val="0099687E"/>
    <w:rsid w:val="00996F82"/>
    <w:rsid w:val="00997175"/>
    <w:rsid w:val="009978D7"/>
    <w:rsid w:val="009A1602"/>
    <w:rsid w:val="009A1A96"/>
    <w:rsid w:val="009A2917"/>
    <w:rsid w:val="009A3C1F"/>
    <w:rsid w:val="009A3F8A"/>
    <w:rsid w:val="009A45E6"/>
    <w:rsid w:val="009B0077"/>
    <w:rsid w:val="009B2874"/>
    <w:rsid w:val="009B3229"/>
    <w:rsid w:val="009B3BD9"/>
    <w:rsid w:val="009B3DA1"/>
    <w:rsid w:val="009B4059"/>
    <w:rsid w:val="009B5275"/>
    <w:rsid w:val="009B7FDB"/>
    <w:rsid w:val="009C02BC"/>
    <w:rsid w:val="009C0CA1"/>
    <w:rsid w:val="009C7FAE"/>
    <w:rsid w:val="009D21EB"/>
    <w:rsid w:val="009D2690"/>
    <w:rsid w:val="009D2C8D"/>
    <w:rsid w:val="009D549F"/>
    <w:rsid w:val="009D6F18"/>
    <w:rsid w:val="009E2967"/>
    <w:rsid w:val="009E4FFB"/>
    <w:rsid w:val="009E654F"/>
    <w:rsid w:val="009E6557"/>
    <w:rsid w:val="009E6E75"/>
    <w:rsid w:val="009E79E5"/>
    <w:rsid w:val="009F157B"/>
    <w:rsid w:val="009F1D08"/>
    <w:rsid w:val="009F3178"/>
    <w:rsid w:val="009F3B16"/>
    <w:rsid w:val="009F6393"/>
    <w:rsid w:val="009F6782"/>
    <w:rsid w:val="009F6D90"/>
    <w:rsid w:val="009F6FB7"/>
    <w:rsid w:val="009F7074"/>
    <w:rsid w:val="00A00664"/>
    <w:rsid w:val="00A00A02"/>
    <w:rsid w:val="00A0128D"/>
    <w:rsid w:val="00A03E06"/>
    <w:rsid w:val="00A05EBE"/>
    <w:rsid w:val="00A0673A"/>
    <w:rsid w:val="00A07202"/>
    <w:rsid w:val="00A074A1"/>
    <w:rsid w:val="00A07ECC"/>
    <w:rsid w:val="00A106F2"/>
    <w:rsid w:val="00A10FBE"/>
    <w:rsid w:val="00A1155D"/>
    <w:rsid w:val="00A13B96"/>
    <w:rsid w:val="00A15623"/>
    <w:rsid w:val="00A164FC"/>
    <w:rsid w:val="00A16F98"/>
    <w:rsid w:val="00A1739F"/>
    <w:rsid w:val="00A2216B"/>
    <w:rsid w:val="00A2328F"/>
    <w:rsid w:val="00A24DDB"/>
    <w:rsid w:val="00A2562F"/>
    <w:rsid w:val="00A2786C"/>
    <w:rsid w:val="00A30ED3"/>
    <w:rsid w:val="00A313E1"/>
    <w:rsid w:val="00A31776"/>
    <w:rsid w:val="00A3217A"/>
    <w:rsid w:val="00A3236E"/>
    <w:rsid w:val="00A33397"/>
    <w:rsid w:val="00A3419A"/>
    <w:rsid w:val="00A34314"/>
    <w:rsid w:val="00A4017B"/>
    <w:rsid w:val="00A4205D"/>
    <w:rsid w:val="00A42213"/>
    <w:rsid w:val="00A44E99"/>
    <w:rsid w:val="00A44F1F"/>
    <w:rsid w:val="00A45A2F"/>
    <w:rsid w:val="00A45FF2"/>
    <w:rsid w:val="00A46823"/>
    <w:rsid w:val="00A468E9"/>
    <w:rsid w:val="00A476A3"/>
    <w:rsid w:val="00A50246"/>
    <w:rsid w:val="00A50684"/>
    <w:rsid w:val="00A51987"/>
    <w:rsid w:val="00A5231E"/>
    <w:rsid w:val="00A53197"/>
    <w:rsid w:val="00A53D56"/>
    <w:rsid w:val="00A54FBD"/>
    <w:rsid w:val="00A55CBD"/>
    <w:rsid w:val="00A55F7C"/>
    <w:rsid w:val="00A566F7"/>
    <w:rsid w:val="00A617AE"/>
    <w:rsid w:val="00A62CC9"/>
    <w:rsid w:val="00A62DFF"/>
    <w:rsid w:val="00A63E24"/>
    <w:rsid w:val="00A644BA"/>
    <w:rsid w:val="00A65C71"/>
    <w:rsid w:val="00A66C81"/>
    <w:rsid w:val="00A67C13"/>
    <w:rsid w:val="00A701BD"/>
    <w:rsid w:val="00A70691"/>
    <w:rsid w:val="00A721C8"/>
    <w:rsid w:val="00A748ED"/>
    <w:rsid w:val="00A75034"/>
    <w:rsid w:val="00A76FED"/>
    <w:rsid w:val="00A772D3"/>
    <w:rsid w:val="00A77B6F"/>
    <w:rsid w:val="00A80A22"/>
    <w:rsid w:val="00A81FD5"/>
    <w:rsid w:val="00A83D77"/>
    <w:rsid w:val="00A845E4"/>
    <w:rsid w:val="00A9073D"/>
    <w:rsid w:val="00A91942"/>
    <w:rsid w:val="00A91B4E"/>
    <w:rsid w:val="00A91BED"/>
    <w:rsid w:val="00A92320"/>
    <w:rsid w:val="00A92D39"/>
    <w:rsid w:val="00A93821"/>
    <w:rsid w:val="00A94AB5"/>
    <w:rsid w:val="00A94CA4"/>
    <w:rsid w:val="00A96774"/>
    <w:rsid w:val="00A97CD6"/>
    <w:rsid w:val="00AA0316"/>
    <w:rsid w:val="00AA1496"/>
    <w:rsid w:val="00AA1543"/>
    <w:rsid w:val="00AA1F5A"/>
    <w:rsid w:val="00AA258E"/>
    <w:rsid w:val="00AA3215"/>
    <w:rsid w:val="00AA37A5"/>
    <w:rsid w:val="00AA6919"/>
    <w:rsid w:val="00AB0B16"/>
    <w:rsid w:val="00AB1A32"/>
    <w:rsid w:val="00AB212B"/>
    <w:rsid w:val="00AB29C3"/>
    <w:rsid w:val="00AB2B00"/>
    <w:rsid w:val="00AB3879"/>
    <w:rsid w:val="00AB5371"/>
    <w:rsid w:val="00AB5DF8"/>
    <w:rsid w:val="00AB6723"/>
    <w:rsid w:val="00AC0D5F"/>
    <w:rsid w:val="00AC0E74"/>
    <w:rsid w:val="00AC1CEF"/>
    <w:rsid w:val="00AC257B"/>
    <w:rsid w:val="00AC38E5"/>
    <w:rsid w:val="00AC3E89"/>
    <w:rsid w:val="00AC5738"/>
    <w:rsid w:val="00AC5A64"/>
    <w:rsid w:val="00AC61A1"/>
    <w:rsid w:val="00AC6DFE"/>
    <w:rsid w:val="00AC7220"/>
    <w:rsid w:val="00AD17E3"/>
    <w:rsid w:val="00AD1C26"/>
    <w:rsid w:val="00AD2CA3"/>
    <w:rsid w:val="00AD506A"/>
    <w:rsid w:val="00AE0D69"/>
    <w:rsid w:val="00AE3022"/>
    <w:rsid w:val="00AE4159"/>
    <w:rsid w:val="00AE4486"/>
    <w:rsid w:val="00AE46C3"/>
    <w:rsid w:val="00AE48E2"/>
    <w:rsid w:val="00AE5FD9"/>
    <w:rsid w:val="00AE74F7"/>
    <w:rsid w:val="00AE79E5"/>
    <w:rsid w:val="00AF072E"/>
    <w:rsid w:val="00AF1CFC"/>
    <w:rsid w:val="00AF1F10"/>
    <w:rsid w:val="00AF2298"/>
    <w:rsid w:val="00AF3E46"/>
    <w:rsid w:val="00AF510A"/>
    <w:rsid w:val="00AF61E0"/>
    <w:rsid w:val="00AF6764"/>
    <w:rsid w:val="00B00561"/>
    <w:rsid w:val="00B0073E"/>
    <w:rsid w:val="00B01E90"/>
    <w:rsid w:val="00B027D5"/>
    <w:rsid w:val="00B02CC9"/>
    <w:rsid w:val="00B037CA"/>
    <w:rsid w:val="00B048DE"/>
    <w:rsid w:val="00B04C94"/>
    <w:rsid w:val="00B112E8"/>
    <w:rsid w:val="00B11AA8"/>
    <w:rsid w:val="00B122A0"/>
    <w:rsid w:val="00B13181"/>
    <w:rsid w:val="00B15FE2"/>
    <w:rsid w:val="00B165EA"/>
    <w:rsid w:val="00B17863"/>
    <w:rsid w:val="00B20B97"/>
    <w:rsid w:val="00B221D7"/>
    <w:rsid w:val="00B238A4"/>
    <w:rsid w:val="00B2523C"/>
    <w:rsid w:val="00B257B5"/>
    <w:rsid w:val="00B266AE"/>
    <w:rsid w:val="00B27882"/>
    <w:rsid w:val="00B3072A"/>
    <w:rsid w:val="00B30B82"/>
    <w:rsid w:val="00B33CD0"/>
    <w:rsid w:val="00B33F2B"/>
    <w:rsid w:val="00B33F6D"/>
    <w:rsid w:val="00B34687"/>
    <w:rsid w:val="00B34F41"/>
    <w:rsid w:val="00B35BB3"/>
    <w:rsid w:val="00B35CD5"/>
    <w:rsid w:val="00B35F2F"/>
    <w:rsid w:val="00B3720D"/>
    <w:rsid w:val="00B37980"/>
    <w:rsid w:val="00B40ECD"/>
    <w:rsid w:val="00B4168C"/>
    <w:rsid w:val="00B41F62"/>
    <w:rsid w:val="00B432BE"/>
    <w:rsid w:val="00B43622"/>
    <w:rsid w:val="00B4484F"/>
    <w:rsid w:val="00B44A14"/>
    <w:rsid w:val="00B45C69"/>
    <w:rsid w:val="00B46925"/>
    <w:rsid w:val="00B47961"/>
    <w:rsid w:val="00B47BBC"/>
    <w:rsid w:val="00B47F41"/>
    <w:rsid w:val="00B50458"/>
    <w:rsid w:val="00B55F9C"/>
    <w:rsid w:val="00B56178"/>
    <w:rsid w:val="00B56608"/>
    <w:rsid w:val="00B57F44"/>
    <w:rsid w:val="00B604FF"/>
    <w:rsid w:val="00B60950"/>
    <w:rsid w:val="00B610B7"/>
    <w:rsid w:val="00B63CE3"/>
    <w:rsid w:val="00B657D1"/>
    <w:rsid w:val="00B66E86"/>
    <w:rsid w:val="00B67233"/>
    <w:rsid w:val="00B673A5"/>
    <w:rsid w:val="00B6748E"/>
    <w:rsid w:val="00B676C0"/>
    <w:rsid w:val="00B70B59"/>
    <w:rsid w:val="00B70C8E"/>
    <w:rsid w:val="00B714FC"/>
    <w:rsid w:val="00B71BAC"/>
    <w:rsid w:val="00B72536"/>
    <w:rsid w:val="00B72E8C"/>
    <w:rsid w:val="00B7569C"/>
    <w:rsid w:val="00B771EC"/>
    <w:rsid w:val="00B7781C"/>
    <w:rsid w:val="00B800E7"/>
    <w:rsid w:val="00B805E7"/>
    <w:rsid w:val="00B824CA"/>
    <w:rsid w:val="00B8275D"/>
    <w:rsid w:val="00B83D34"/>
    <w:rsid w:val="00B85D67"/>
    <w:rsid w:val="00B87638"/>
    <w:rsid w:val="00B90130"/>
    <w:rsid w:val="00B91031"/>
    <w:rsid w:val="00B9133A"/>
    <w:rsid w:val="00B915D9"/>
    <w:rsid w:val="00B91B51"/>
    <w:rsid w:val="00B91E4D"/>
    <w:rsid w:val="00B94F7A"/>
    <w:rsid w:val="00B961CA"/>
    <w:rsid w:val="00B96DDA"/>
    <w:rsid w:val="00B97B24"/>
    <w:rsid w:val="00BA04FF"/>
    <w:rsid w:val="00BA2680"/>
    <w:rsid w:val="00BA2A28"/>
    <w:rsid w:val="00BA2F62"/>
    <w:rsid w:val="00BA3916"/>
    <w:rsid w:val="00BA4D7A"/>
    <w:rsid w:val="00BA5397"/>
    <w:rsid w:val="00BA670C"/>
    <w:rsid w:val="00BA7CDE"/>
    <w:rsid w:val="00BB06C1"/>
    <w:rsid w:val="00BB0A75"/>
    <w:rsid w:val="00BB1F75"/>
    <w:rsid w:val="00BB2031"/>
    <w:rsid w:val="00BB2E0E"/>
    <w:rsid w:val="00BB337B"/>
    <w:rsid w:val="00BB3C1E"/>
    <w:rsid w:val="00BB4740"/>
    <w:rsid w:val="00BB4918"/>
    <w:rsid w:val="00BB5BDB"/>
    <w:rsid w:val="00BB658C"/>
    <w:rsid w:val="00BB67C1"/>
    <w:rsid w:val="00BC0AFD"/>
    <w:rsid w:val="00BC0EF6"/>
    <w:rsid w:val="00BC1ACB"/>
    <w:rsid w:val="00BC2C4E"/>
    <w:rsid w:val="00BC43FE"/>
    <w:rsid w:val="00BC4817"/>
    <w:rsid w:val="00BC5834"/>
    <w:rsid w:val="00BC5DF9"/>
    <w:rsid w:val="00BC645E"/>
    <w:rsid w:val="00BC6809"/>
    <w:rsid w:val="00BC697C"/>
    <w:rsid w:val="00BC71E6"/>
    <w:rsid w:val="00BC7447"/>
    <w:rsid w:val="00BC7900"/>
    <w:rsid w:val="00BC7BFA"/>
    <w:rsid w:val="00BC7D1C"/>
    <w:rsid w:val="00BD2120"/>
    <w:rsid w:val="00BD2F6A"/>
    <w:rsid w:val="00BD4126"/>
    <w:rsid w:val="00BD569B"/>
    <w:rsid w:val="00BD618C"/>
    <w:rsid w:val="00BD68EC"/>
    <w:rsid w:val="00BE0984"/>
    <w:rsid w:val="00BE147A"/>
    <w:rsid w:val="00BE2235"/>
    <w:rsid w:val="00BE35EA"/>
    <w:rsid w:val="00BE4B3B"/>
    <w:rsid w:val="00BE4C47"/>
    <w:rsid w:val="00BE5572"/>
    <w:rsid w:val="00BE5786"/>
    <w:rsid w:val="00BE622D"/>
    <w:rsid w:val="00BE6F4E"/>
    <w:rsid w:val="00BE6FF2"/>
    <w:rsid w:val="00BE7185"/>
    <w:rsid w:val="00BF0E16"/>
    <w:rsid w:val="00BF1DF4"/>
    <w:rsid w:val="00BF474E"/>
    <w:rsid w:val="00BF5109"/>
    <w:rsid w:val="00BF568D"/>
    <w:rsid w:val="00BF73B7"/>
    <w:rsid w:val="00BF7E6F"/>
    <w:rsid w:val="00C01777"/>
    <w:rsid w:val="00C01E98"/>
    <w:rsid w:val="00C02806"/>
    <w:rsid w:val="00C02944"/>
    <w:rsid w:val="00C03724"/>
    <w:rsid w:val="00C04128"/>
    <w:rsid w:val="00C04B4C"/>
    <w:rsid w:val="00C11551"/>
    <w:rsid w:val="00C12773"/>
    <w:rsid w:val="00C133EF"/>
    <w:rsid w:val="00C13450"/>
    <w:rsid w:val="00C149E3"/>
    <w:rsid w:val="00C14CA3"/>
    <w:rsid w:val="00C17C2C"/>
    <w:rsid w:val="00C210BD"/>
    <w:rsid w:val="00C21C96"/>
    <w:rsid w:val="00C21DB4"/>
    <w:rsid w:val="00C21E99"/>
    <w:rsid w:val="00C226B6"/>
    <w:rsid w:val="00C236E3"/>
    <w:rsid w:val="00C2436C"/>
    <w:rsid w:val="00C24B5C"/>
    <w:rsid w:val="00C26201"/>
    <w:rsid w:val="00C26713"/>
    <w:rsid w:val="00C26859"/>
    <w:rsid w:val="00C27984"/>
    <w:rsid w:val="00C32AA9"/>
    <w:rsid w:val="00C33650"/>
    <w:rsid w:val="00C34F4B"/>
    <w:rsid w:val="00C35EB1"/>
    <w:rsid w:val="00C36BFC"/>
    <w:rsid w:val="00C3733B"/>
    <w:rsid w:val="00C41A37"/>
    <w:rsid w:val="00C43D5A"/>
    <w:rsid w:val="00C443A9"/>
    <w:rsid w:val="00C4514F"/>
    <w:rsid w:val="00C4570A"/>
    <w:rsid w:val="00C460EB"/>
    <w:rsid w:val="00C466CE"/>
    <w:rsid w:val="00C46AB8"/>
    <w:rsid w:val="00C479E8"/>
    <w:rsid w:val="00C50845"/>
    <w:rsid w:val="00C50F31"/>
    <w:rsid w:val="00C53342"/>
    <w:rsid w:val="00C53434"/>
    <w:rsid w:val="00C53F1D"/>
    <w:rsid w:val="00C54EB1"/>
    <w:rsid w:val="00C54EEE"/>
    <w:rsid w:val="00C56BC6"/>
    <w:rsid w:val="00C61A03"/>
    <w:rsid w:val="00C620F5"/>
    <w:rsid w:val="00C62FCB"/>
    <w:rsid w:val="00C6382F"/>
    <w:rsid w:val="00C63896"/>
    <w:rsid w:val="00C65087"/>
    <w:rsid w:val="00C657A0"/>
    <w:rsid w:val="00C66325"/>
    <w:rsid w:val="00C66A73"/>
    <w:rsid w:val="00C7312E"/>
    <w:rsid w:val="00C73479"/>
    <w:rsid w:val="00C77498"/>
    <w:rsid w:val="00C7795F"/>
    <w:rsid w:val="00C80155"/>
    <w:rsid w:val="00C801A4"/>
    <w:rsid w:val="00C803CA"/>
    <w:rsid w:val="00C806BB"/>
    <w:rsid w:val="00C8385B"/>
    <w:rsid w:val="00C84B2B"/>
    <w:rsid w:val="00C861A9"/>
    <w:rsid w:val="00C86860"/>
    <w:rsid w:val="00C872BE"/>
    <w:rsid w:val="00C91298"/>
    <w:rsid w:val="00C91B1B"/>
    <w:rsid w:val="00C91BBE"/>
    <w:rsid w:val="00C92D48"/>
    <w:rsid w:val="00C938AB"/>
    <w:rsid w:val="00C93E26"/>
    <w:rsid w:val="00C949D7"/>
    <w:rsid w:val="00C94F47"/>
    <w:rsid w:val="00C96354"/>
    <w:rsid w:val="00C973C8"/>
    <w:rsid w:val="00CA020A"/>
    <w:rsid w:val="00CA02F7"/>
    <w:rsid w:val="00CA0B41"/>
    <w:rsid w:val="00CA40E0"/>
    <w:rsid w:val="00CA535E"/>
    <w:rsid w:val="00CA56DD"/>
    <w:rsid w:val="00CA774D"/>
    <w:rsid w:val="00CA78CA"/>
    <w:rsid w:val="00CA795F"/>
    <w:rsid w:val="00CB0868"/>
    <w:rsid w:val="00CB0E15"/>
    <w:rsid w:val="00CB1112"/>
    <w:rsid w:val="00CB161D"/>
    <w:rsid w:val="00CB206E"/>
    <w:rsid w:val="00CB250E"/>
    <w:rsid w:val="00CB2F7F"/>
    <w:rsid w:val="00CB32F0"/>
    <w:rsid w:val="00CB3950"/>
    <w:rsid w:val="00CB5299"/>
    <w:rsid w:val="00CB597D"/>
    <w:rsid w:val="00CB7E31"/>
    <w:rsid w:val="00CC1D1B"/>
    <w:rsid w:val="00CC2F6E"/>
    <w:rsid w:val="00CC2F9F"/>
    <w:rsid w:val="00CC3239"/>
    <w:rsid w:val="00CC325E"/>
    <w:rsid w:val="00CC36DA"/>
    <w:rsid w:val="00CC3A4D"/>
    <w:rsid w:val="00CC3F9E"/>
    <w:rsid w:val="00CC551C"/>
    <w:rsid w:val="00CC5560"/>
    <w:rsid w:val="00CC672D"/>
    <w:rsid w:val="00CD0F81"/>
    <w:rsid w:val="00CD2691"/>
    <w:rsid w:val="00CD395E"/>
    <w:rsid w:val="00CD3F48"/>
    <w:rsid w:val="00CD5852"/>
    <w:rsid w:val="00CD6629"/>
    <w:rsid w:val="00CD6919"/>
    <w:rsid w:val="00CD7694"/>
    <w:rsid w:val="00CD7FD2"/>
    <w:rsid w:val="00CE0965"/>
    <w:rsid w:val="00CE2A1D"/>
    <w:rsid w:val="00CE4D73"/>
    <w:rsid w:val="00CE6686"/>
    <w:rsid w:val="00CF44E7"/>
    <w:rsid w:val="00CF48F7"/>
    <w:rsid w:val="00CF4901"/>
    <w:rsid w:val="00CF4A39"/>
    <w:rsid w:val="00CF4AA4"/>
    <w:rsid w:val="00CF74D1"/>
    <w:rsid w:val="00CF7F22"/>
    <w:rsid w:val="00D00069"/>
    <w:rsid w:val="00D0006C"/>
    <w:rsid w:val="00D019A4"/>
    <w:rsid w:val="00D0240E"/>
    <w:rsid w:val="00D03466"/>
    <w:rsid w:val="00D0550C"/>
    <w:rsid w:val="00D05EDE"/>
    <w:rsid w:val="00D06A0E"/>
    <w:rsid w:val="00D10F4A"/>
    <w:rsid w:val="00D12217"/>
    <w:rsid w:val="00D13018"/>
    <w:rsid w:val="00D13210"/>
    <w:rsid w:val="00D14E47"/>
    <w:rsid w:val="00D17FE3"/>
    <w:rsid w:val="00D20698"/>
    <w:rsid w:val="00D2100F"/>
    <w:rsid w:val="00D21494"/>
    <w:rsid w:val="00D21B09"/>
    <w:rsid w:val="00D21E97"/>
    <w:rsid w:val="00D2200F"/>
    <w:rsid w:val="00D22B33"/>
    <w:rsid w:val="00D24F9C"/>
    <w:rsid w:val="00D2786B"/>
    <w:rsid w:val="00D30150"/>
    <w:rsid w:val="00D328C7"/>
    <w:rsid w:val="00D34184"/>
    <w:rsid w:val="00D35625"/>
    <w:rsid w:val="00D358D6"/>
    <w:rsid w:val="00D35994"/>
    <w:rsid w:val="00D373D4"/>
    <w:rsid w:val="00D373F6"/>
    <w:rsid w:val="00D37735"/>
    <w:rsid w:val="00D40470"/>
    <w:rsid w:val="00D40598"/>
    <w:rsid w:val="00D418D7"/>
    <w:rsid w:val="00D434BE"/>
    <w:rsid w:val="00D4377A"/>
    <w:rsid w:val="00D44047"/>
    <w:rsid w:val="00D441E8"/>
    <w:rsid w:val="00D4483A"/>
    <w:rsid w:val="00D47962"/>
    <w:rsid w:val="00D536DD"/>
    <w:rsid w:val="00D6006F"/>
    <w:rsid w:val="00D60CC5"/>
    <w:rsid w:val="00D60FBF"/>
    <w:rsid w:val="00D6210C"/>
    <w:rsid w:val="00D6307A"/>
    <w:rsid w:val="00D66300"/>
    <w:rsid w:val="00D6651A"/>
    <w:rsid w:val="00D6687C"/>
    <w:rsid w:val="00D66B08"/>
    <w:rsid w:val="00D66EE8"/>
    <w:rsid w:val="00D6796C"/>
    <w:rsid w:val="00D67DDD"/>
    <w:rsid w:val="00D72651"/>
    <w:rsid w:val="00D72DAA"/>
    <w:rsid w:val="00D74710"/>
    <w:rsid w:val="00D748B7"/>
    <w:rsid w:val="00D7577A"/>
    <w:rsid w:val="00D75C47"/>
    <w:rsid w:val="00D76705"/>
    <w:rsid w:val="00D77900"/>
    <w:rsid w:val="00D80F3D"/>
    <w:rsid w:val="00D80FDC"/>
    <w:rsid w:val="00D815E6"/>
    <w:rsid w:val="00D81EE2"/>
    <w:rsid w:val="00D822CC"/>
    <w:rsid w:val="00D83723"/>
    <w:rsid w:val="00D8389F"/>
    <w:rsid w:val="00D83A35"/>
    <w:rsid w:val="00D83D2B"/>
    <w:rsid w:val="00D83DC7"/>
    <w:rsid w:val="00D84271"/>
    <w:rsid w:val="00D852DA"/>
    <w:rsid w:val="00D85DD8"/>
    <w:rsid w:val="00D85EAC"/>
    <w:rsid w:val="00D867AD"/>
    <w:rsid w:val="00D90F05"/>
    <w:rsid w:val="00D92679"/>
    <w:rsid w:val="00D96804"/>
    <w:rsid w:val="00D9786F"/>
    <w:rsid w:val="00D97BBF"/>
    <w:rsid w:val="00DA0583"/>
    <w:rsid w:val="00DA14C2"/>
    <w:rsid w:val="00DA153A"/>
    <w:rsid w:val="00DA27B2"/>
    <w:rsid w:val="00DA2AC5"/>
    <w:rsid w:val="00DA49FC"/>
    <w:rsid w:val="00DA4D98"/>
    <w:rsid w:val="00DA6277"/>
    <w:rsid w:val="00DA70B1"/>
    <w:rsid w:val="00DB020C"/>
    <w:rsid w:val="00DB0D01"/>
    <w:rsid w:val="00DB1339"/>
    <w:rsid w:val="00DB1E3A"/>
    <w:rsid w:val="00DB3598"/>
    <w:rsid w:val="00DB3D0F"/>
    <w:rsid w:val="00DB495C"/>
    <w:rsid w:val="00DB52E1"/>
    <w:rsid w:val="00DB56A1"/>
    <w:rsid w:val="00DB6527"/>
    <w:rsid w:val="00DB6C4D"/>
    <w:rsid w:val="00DB7440"/>
    <w:rsid w:val="00DB76EB"/>
    <w:rsid w:val="00DC0C22"/>
    <w:rsid w:val="00DC1C59"/>
    <w:rsid w:val="00DC2632"/>
    <w:rsid w:val="00DC387B"/>
    <w:rsid w:val="00DC3A87"/>
    <w:rsid w:val="00DC4028"/>
    <w:rsid w:val="00DC495B"/>
    <w:rsid w:val="00DC4B25"/>
    <w:rsid w:val="00DC592A"/>
    <w:rsid w:val="00DD09DA"/>
    <w:rsid w:val="00DD0A62"/>
    <w:rsid w:val="00DD136F"/>
    <w:rsid w:val="00DD20BD"/>
    <w:rsid w:val="00DD6260"/>
    <w:rsid w:val="00DD68C6"/>
    <w:rsid w:val="00DD6AC6"/>
    <w:rsid w:val="00DD7AEC"/>
    <w:rsid w:val="00DE03CA"/>
    <w:rsid w:val="00DE17A7"/>
    <w:rsid w:val="00DE1B16"/>
    <w:rsid w:val="00DE3334"/>
    <w:rsid w:val="00DE3487"/>
    <w:rsid w:val="00DE47B7"/>
    <w:rsid w:val="00DE4AD8"/>
    <w:rsid w:val="00DE4AD9"/>
    <w:rsid w:val="00DE71F3"/>
    <w:rsid w:val="00DE76F8"/>
    <w:rsid w:val="00DF100D"/>
    <w:rsid w:val="00DF1D69"/>
    <w:rsid w:val="00DF1EC7"/>
    <w:rsid w:val="00DF1FE9"/>
    <w:rsid w:val="00DF31F9"/>
    <w:rsid w:val="00DF32C5"/>
    <w:rsid w:val="00DF46D0"/>
    <w:rsid w:val="00DF4CDF"/>
    <w:rsid w:val="00DF61AA"/>
    <w:rsid w:val="00DF6280"/>
    <w:rsid w:val="00DF78E1"/>
    <w:rsid w:val="00E00024"/>
    <w:rsid w:val="00E01063"/>
    <w:rsid w:val="00E04708"/>
    <w:rsid w:val="00E06503"/>
    <w:rsid w:val="00E066E8"/>
    <w:rsid w:val="00E1117A"/>
    <w:rsid w:val="00E11522"/>
    <w:rsid w:val="00E11AED"/>
    <w:rsid w:val="00E11B3A"/>
    <w:rsid w:val="00E11ECC"/>
    <w:rsid w:val="00E14519"/>
    <w:rsid w:val="00E149D0"/>
    <w:rsid w:val="00E16B89"/>
    <w:rsid w:val="00E170C2"/>
    <w:rsid w:val="00E17820"/>
    <w:rsid w:val="00E17FFE"/>
    <w:rsid w:val="00E2075F"/>
    <w:rsid w:val="00E21BC7"/>
    <w:rsid w:val="00E22EE0"/>
    <w:rsid w:val="00E2338C"/>
    <w:rsid w:val="00E23773"/>
    <w:rsid w:val="00E25B6A"/>
    <w:rsid w:val="00E25D78"/>
    <w:rsid w:val="00E265D0"/>
    <w:rsid w:val="00E301E0"/>
    <w:rsid w:val="00E3079B"/>
    <w:rsid w:val="00E30ABB"/>
    <w:rsid w:val="00E3195A"/>
    <w:rsid w:val="00E32FFE"/>
    <w:rsid w:val="00E36E7F"/>
    <w:rsid w:val="00E4121A"/>
    <w:rsid w:val="00E41584"/>
    <w:rsid w:val="00E434B4"/>
    <w:rsid w:val="00E4445D"/>
    <w:rsid w:val="00E445FB"/>
    <w:rsid w:val="00E46105"/>
    <w:rsid w:val="00E47D29"/>
    <w:rsid w:val="00E5096B"/>
    <w:rsid w:val="00E509B6"/>
    <w:rsid w:val="00E511F7"/>
    <w:rsid w:val="00E52D8D"/>
    <w:rsid w:val="00E53D3D"/>
    <w:rsid w:val="00E53F8F"/>
    <w:rsid w:val="00E54A4E"/>
    <w:rsid w:val="00E55B1E"/>
    <w:rsid w:val="00E56DA8"/>
    <w:rsid w:val="00E579B8"/>
    <w:rsid w:val="00E6090B"/>
    <w:rsid w:val="00E60933"/>
    <w:rsid w:val="00E612D6"/>
    <w:rsid w:val="00E64FD7"/>
    <w:rsid w:val="00E650B2"/>
    <w:rsid w:val="00E668D0"/>
    <w:rsid w:val="00E6702F"/>
    <w:rsid w:val="00E670F3"/>
    <w:rsid w:val="00E67744"/>
    <w:rsid w:val="00E701D2"/>
    <w:rsid w:val="00E70CD1"/>
    <w:rsid w:val="00E70D2A"/>
    <w:rsid w:val="00E71D32"/>
    <w:rsid w:val="00E72CDC"/>
    <w:rsid w:val="00E73305"/>
    <w:rsid w:val="00E7371C"/>
    <w:rsid w:val="00E755B0"/>
    <w:rsid w:val="00E76C4C"/>
    <w:rsid w:val="00E80B50"/>
    <w:rsid w:val="00E830BA"/>
    <w:rsid w:val="00E835A8"/>
    <w:rsid w:val="00E84C18"/>
    <w:rsid w:val="00E85F57"/>
    <w:rsid w:val="00E86248"/>
    <w:rsid w:val="00E863C6"/>
    <w:rsid w:val="00E87A00"/>
    <w:rsid w:val="00E87A84"/>
    <w:rsid w:val="00E904F6"/>
    <w:rsid w:val="00E91651"/>
    <w:rsid w:val="00E91D1E"/>
    <w:rsid w:val="00E93B52"/>
    <w:rsid w:val="00E93DC7"/>
    <w:rsid w:val="00E93F34"/>
    <w:rsid w:val="00E94A1A"/>
    <w:rsid w:val="00E957A5"/>
    <w:rsid w:val="00E96B00"/>
    <w:rsid w:val="00E96D36"/>
    <w:rsid w:val="00E97B3F"/>
    <w:rsid w:val="00EA0E76"/>
    <w:rsid w:val="00EA1207"/>
    <w:rsid w:val="00EA1FDB"/>
    <w:rsid w:val="00EA233C"/>
    <w:rsid w:val="00EA44E7"/>
    <w:rsid w:val="00EA4D62"/>
    <w:rsid w:val="00EA68EA"/>
    <w:rsid w:val="00EA7DBD"/>
    <w:rsid w:val="00EB1D3E"/>
    <w:rsid w:val="00EB4148"/>
    <w:rsid w:val="00EB5B99"/>
    <w:rsid w:val="00EB68CD"/>
    <w:rsid w:val="00EB6C89"/>
    <w:rsid w:val="00EB71CB"/>
    <w:rsid w:val="00EB77F1"/>
    <w:rsid w:val="00EC0961"/>
    <w:rsid w:val="00EC1070"/>
    <w:rsid w:val="00EC210E"/>
    <w:rsid w:val="00EC51B5"/>
    <w:rsid w:val="00EC5331"/>
    <w:rsid w:val="00EC5883"/>
    <w:rsid w:val="00EC5C0A"/>
    <w:rsid w:val="00EC7A7F"/>
    <w:rsid w:val="00EC7D68"/>
    <w:rsid w:val="00ED0961"/>
    <w:rsid w:val="00ED0EF2"/>
    <w:rsid w:val="00ED24E4"/>
    <w:rsid w:val="00ED300D"/>
    <w:rsid w:val="00ED3470"/>
    <w:rsid w:val="00ED53F4"/>
    <w:rsid w:val="00ED55AE"/>
    <w:rsid w:val="00ED5A20"/>
    <w:rsid w:val="00ED5C18"/>
    <w:rsid w:val="00EE0992"/>
    <w:rsid w:val="00EE25FC"/>
    <w:rsid w:val="00EE481F"/>
    <w:rsid w:val="00EF13B1"/>
    <w:rsid w:val="00EF1D80"/>
    <w:rsid w:val="00EF28D3"/>
    <w:rsid w:val="00EF2E22"/>
    <w:rsid w:val="00EF3262"/>
    <w:rsid w:val="00EF3633"/>
    <w:rsid w:val="00EF3FA2"/>
    <w:rsid w:val="00EF462D"/>
    <w:rsid w:val="00EF4F7A"/>
    <w:rsid w:val="00EF5FB7"/>
    <w:rsid w:val="00EF75DF"/>
    <w:rsid w:val="00EF7763"/>
    <w:rsid w:val="00F00457"/>
    <w:rsid w:val="00F02CEF"/>
    <w:rsid w:val="00F0476D"/>
    <w:rsid w:val="00F062F8"/>
    <w:rsid w:val="00F079C8"/>
    <w:rsid w:val="00F11690"/>
    <w:rsid w:val="00F13517"/>
    <w:rsid w:val="00F13E09"/>
    <w:rsid w:val="00F13F08"/>
    <w:rsid w:val="00F156B8"/>
    <w:rsid w:val="00F17B33"/>
    <w:rsid w:val="00F21917"/>
    <w:rsid w:val="00F21B16"/>
    <w:rsid w:val="00F22863"/>
    <w:rsid w:val="00F23354"/>
    <w:rsid w:val="00F24B65"/>
    <w:rsid w:val="00F251C9"/>
    <w:rsid w:val="00F25CF8"/>
    <w:rsid w:val="00F26791"/>
    <w:rsid w:val="00F271CA"/>
    <w:rsid w:val="00F30D54"/>
    <w:rsid w:val="00F311B7"/>
    <w:rsid w:val="00F3244B"/>
    <w:rsid w:val="00F32BDE"/>
    <w:rsid w:val="00F33B19"/>
    <w:rsid w:val="00F359A9"/>
    <w:rsid w:val="00F35E6B"/>
    <w:rsid w:val="00F36BD8"/>
    <w:rsid w:val="00F41D4F"/>
    <w:rsid w:val="00F428DB"/>
    <w:rsid w:val="00F42E95"/>
    <w:rsid w:val="00F43A0B"/>
    <w:rsid w:val="00F441C8"/>
    <w:rsid w:val="00F4632B"/>
    <w:rsid w:val="00F46347"/>
    <w:rsid w:val="00F47A77"/>
    <w:rsid w:val="00F47EAF"/>
    <w:rsid w:val="00F5066E"/>
    <w:rsid w:val="00F5162F"/>
    <w:rsid w:val="00F5165D"/>
    <w:rsid w:val="00F51A52"/>
    <w:rsid w:val="00F51C4E"/>
    <w:rsid w:val="00F52F12"/>
    <w:rsid w:val="00F530CD"/>
    <w:rsid w:val="00F5395D"/>
    <w:rsid w:val="00F53F34"/>
    <w:rsid w:val="00F60E69"/>
    <w:rsid w:val="00F61BEF"/>
    <w:rsid w:val="00F622DF"/>
    <w:rsid w:val="00F62549"/>
    <w:rsid w:val="00F650DA"/>
    <w:rsid w:val="00F65EEE"/>
    <w:rsid w:val="00F663FF"/>
    <w:rsid w:val="00F66C87"/>
    <w:rsid w:val="00F67BB2"/>
    <w:rsid w:val="00F67D24"/>
    <w:rsid w:val="00F7012F"/>
    <w:rsid w:val="00F705CF"/>
    <w:rsid w:val="00F70BFE"/>
    <w:rsid w:val="00F7119C"/>
    <w:rsid w:val="00F726F5"/>
    <w:rsid w:val="00F737F7"/>
    <w:rsid w:val="00F76194"/>
    <w:rsid w:val="00F81B64"/>
    <w:rsid w:val="00F84A9E"/>
    <w:rsid w:val="00F84FF4"/>
    <w:rsid w:val="00F85AAC"/>
    <w:rsid w:val="00F86EB2"/>
    <w:rsid w:val="00F87121"/>
    <w:rsid w:val="00F875A5"/>
    <w:rsid w:val="00F9045D"/>
    <w:rsid w:val="00F9154F"/>
    <w:rsid w:val="00F92121"/>
    <w:rsid w:val="00F943DA"/>
    <w:rsid w:val="00F97B3F"/>
    <w:rsid w:val="00FA093E"/>
    <w:rsid w:val="00FA11CC"/>
    <w:rsid w:val="00FA54D4"/>
    <w:rsid w:val="00FA57E2"/>
    <w:rsid w:val="00FA735E"/>
    <w:rsid w:val="00FB0046"/>
    <w:rsid w:val="00FB0A26"/>
    <w:rsid w:val="00FB0C06"/>
    <w:rsid w:val="00FB10D2"/>
    <w:rsid w:val="00FB1B10"/>
    <w:rsid w:val="00FB4CB9"/>
    <w:rsid w:val="00FB551B"/>
    <w:rsid w:val="00FB5D8B"/>
    <w:rsid w:val="00FB5E49"/>
    <w:rsid w:val="00FC31B0"/>
    <w:rsid w:val="00FC3E8C"/>
    <w:rsid w:val="00FC79E4"/>
    <w:rsid w:val="00FC7B8B"/>
    <w:rsid w:val="00FD0BC3"/>
    <w:rsid w:val="00FD4D4A"/>
    <w:rsid w:val="00FD5BCF"/>
    <w:rsid w:val="00FD7F25"/>
    <w:rsid w:val="00FE05EA"/>
    <w:rsid w:val="00FE13F6"/>
    <w:rsid w:val="00FE2FD4"/>
    <w:rsid w:val="00FE3F04"/>
    <w:rsid w:val="00FE459A"/>
    <w:rsid w:val="00FE479F"/>
    <w:rsid w:val="00FE5F25"/>
    <w:rsid w:val="00FE68CB"/>
    <w:rsid w:val="00FE7015"/>
    <w:rsid w:val="00FE7EE7"/>
    <w:rsid w:val="00FF5D55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9A5"/>
    <w:rPr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964A1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63E24"/>
    <w:rPr>
      <w:rFonts w:ascii="Cambria" w:hAnsi="Cambria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rsid w:val="009609A5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9609A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9609A5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">
    <w:name w:val="p"/>
    <w:basedOn w:val="Normal"/>
    <w:uiPriority w:val="99"/>
    <w:rsid w:val="00835EF6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835EF6"/>
    <w:rPr>
      <w:rFonts w:cs="Times New Roman"/>
      <w:b/>
      <w:bCs/>
    </w:rPr>
  </w:style>
  <w:style w:type="paragraph" w:customStyle="1" w:styleId="ConsPlusTitle">
    <w:name w:val="ConsPlusTitle"/>
    <w:uiPriority w:val="99"/>
    <w:rsid w:val="000475B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784D29"/>
    <w:pPr>
      <w:autoSpaceDE w:val="0"/>
      <w:autoSpaceDN w:val="0"/>
      <w:adjustRightInd w:val="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210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79FA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</Pages>
  <Words>368</Words>
  <Characters>2102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</dc:title>
  <dc:subject/>
  <dc:creator>Чубаркина</dc:creator>
  <cp:keywords/>
  <dc:description/>
  <cp:lastModifiedBy>Администратор</cp:lastModifiedBy>
  <cp:revision>5</cp:revision>
  <cp:lastPrinted>2016-02-10T07:34:00Z</cp:lastPrinted>
  <dcterms:created xsi:type="dcterms:W3CDTF">2016-01-29T08:19:00Z</dcterms:created>
  <dcterms:modified xsi:type="dcterms:W3CDTF">2016-02-10T07:34:00Z</dcterms:modified>
</cp:coreProperties>
</file>