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B04" w:rsidRPr="00964A17" w:rsidRDefault="00A42B04" w:rsidP="009609A5">
      <w:pPr>
        <w:pStyle w:val="NormalWeb"/>
        <w:jc w:val="center"/>
        <w:rPr>
          <w:b/>
          <w:bCs/>
          <w:sz w:val="28"/>
          <w:szCs w:val="28"/>
        </w:rPr>
      </w:pPr>
      <w:r w:rsidRPr="00964A17">
        <w:rPr>
          <w:b/>
          <w:bCs/>
          <w:sz w:val="28"/>
          <w:szCs w:val="28"/>
        </w:rPr>
        <w:t>УВЕДОМЛЕНИЕ</w:t>
      </w:r>
    </w:p>
    <w:p w:rsidR="00A42B04" w:rsidRDefault="00A42B04" w:rsidP="00C973C8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973C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подготовке проекта приказа министерства энергетики, промышленности и связи Ставропольского края </w:t>
      </w:r>
      <w:r w:rsidRPr="00E10476">
        <w:rPr>
          <w:rFonts w:ascii="Times New Roman" w:hAnsi="Times New Roman" w:cs="Times New Roman"/>
          <w:b w:val="0"/>
          <w:bCs w:val="0"/>
          <w:sz w:val="28"/>
          <w:szCs w:val="28"/>
        </w:rPr>
        <w:t>«Об утверждении нормативных затрат на обеспечение функций министерства энергетики, промышленности и связи Ставропольского</w:t>
      </w:r>
      <w:r w:rsidRPr="00702FFC">
        <w:rPr>
          <w:rFonts w:ascii="Times New Roman" w:hAnsi="Times New Roman" w:cs="Times New Roman"/>
          <w:sz w:val="28"/>
          <w:szCs w:val="28"/>
        </w:rPr>
        <w:t xml:space="preserve"> </w:t>
      </w:r>
      <w:r w:rsidRPr="00702FFC">
        <w:rPr>
          <w:rFonts w:ascii="Times New Roman" w:hAnsi="Times New Roman" w:cs="Times New Roman"/>
          <w:b w:val="0"/>
          <w:bCs w:val="0"/>
          <w:sz w:val="28"/>
          <w:szCs w:val="28"/>
        </w:rPr>
        <w:t>края и подведомственных ему казенных учреждений Ставропольского края»</w:t>
      </w:r>
    </w:p>
    <w:p w:rsidR="00A42B04" w:rsidRPr="00C973C8" w:rsidRDefault="00A42B04" w:rsidP="00C973C8">
      <w:pPr>
        <w:pStyle w:val="ConsPlusTitle"/>
        <w:spacing w:line="24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47"/>
        <w:gridCol w:w="6251"/>
      </w:tblGrid>
      <w:tr w:rsidR="00A42B04">
        <w:trPr>
          <w:tblCellSpacing w:w="15" w:type="dxa"/>
        </w:trPr>
        <w:tc>
          <w:tcPr>
            <w:tcW w:w="3402" w:type="dxa"/>
          </w:tcPr>
          <w:p w:rsidR="00A42B04" w:rsidRPr="00964A17" w:rsidRDefault="00A42B04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Вид, наименование проекта акта</w:t>
            </w:r>
          </w:p>
        </w:tc>
        <w:tc>
          <w:tcPr>
            <w:tcW w:w="0" w:type="auto"/>
          </w:tcPr>
          <w:p w:rsidR="00A42B04" w:rsidRPr="00FA57E2" w:rsidRDefault="00A42B04" w:rsidP="00D83723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0475B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приказа министерства энергетики, промышленности </w:t>
            </w:r>
            <w:r w:rsidRPr="00E1047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 связи Ставропольского края «Об утверждении нормативных затрат на обеспечение функций министерства энергетики, промышленности и связи Ставропольского края и подведомственных ему казенных учреждений Ставропольского края»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(далее – проект приказа, приказ) </w:t>
            </w:r>
          </w:p>
          <w:p w:rsidR="00A42B04" w:rsidRPr="00964A17" w:rsidRDefault="00A42B04" w:rsidP="00951A16">
            <w:pPr>
              <w:pStyle w:val="NormalWeb"/>
              <w:jc w:val="both"/>
              <w:rPr>
                <w:sz w:val="28"/>
                <w:szCs w:val="28"/>
              </w:rPr>
            </w:pPr>
          </w:p>
        </w:tc>
      </w:tr>
      <w:tr w:rsidR="00A42B04">
        <w:trPr>
          <w:tblCellSpacing w:w="15" w:type="dxa"/>
        </w:trPr>
        <w:tc>
          <w:tcPr>
            <w:tcW w:w="3402" w:type="dxa"/>
          </w:tcPr>
          <w:p w:rsidR="00A42B04" w:rsidRPr="00964A17" w:rsidRDefault="00A42B04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Срок вступления в силу нормативного правового акта</w:t>
            </w:r>
          </w:p>
        </w:tc>
        <w:tc>
          <w:tcPr>
            <w:tcW w:w="0" w:type="auto"/>
          </w:tcPr>
          <w:p w:rsidR="00A42B04" w:rsidRPr="00964A17" w:rsidRDefault="00A42B04" w:rsidP="0007466D">
            <w:pPr>
              <w:pStyle w:val="NormalWeb"/>
              <w:ind w:lef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следующий день после дня его официального опубликования</w:t>
            </w:r>
          </w:p>
        </w:tc>
      </w:tr>
      <w:tr w:rsidR="00A42B04">
        <w:trPr>
          <w:tblCellSpacing w:w="15" w:type="dxa"/>
        </w:trPr>
        <w:tc>
          <w:tcPr>
            <w:tcW w:w="3402" w:type="dxa"/>
          </w:tcPr>
          <w:p w:rsidR="00A42B04" w:rsidRPr="00964A17" w:rsidRDefault="00A42B04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Краткое изложение проекта акта</w:t>
            </w:r>
          </w:p>
        </w:tc>
        <w:tc>
          <w:tcPr>
            <w:tcW w:w="0" w:type="auto"/>
          </w:tcPr>
          <w:p w:rsidR="00A42B04" w:rsidRPr="00964A17" w:rsidRDefault="00A42B04" w:rsidP="00D83723">
            <w:pPr>
              <w:autoSpaceDE w:val="0"/>
              <w:autoSpaceDN w:val="0"/>
              <w:adjustRightInd w:val="0"/>
              <w:ind w:left="-30"/>
              <w:jc w:val="both"/>
              <w:rPr>
                <w:sz w:val="28"/>
                <w:szCs w:val="28"/>
              </w:rPr>
            </w:pPr>
            <w:r w:rsidRPr="00D83723">
              <w:rPr>
                <w:sz w:val="28"/>
                <w:szCs w:val="28"/>
              </w:rPr>
              <w:t>Утверждени</w:t>
            </w:r>
            <w:r>
              <w:rPr>
                <w:sz w:val="28"/>
                <w:szCs w:val="28"/>
              </w:rPr>
              <w:t>е нормативных затрат на обеспечение функций министерства энергетики, промышленности и связи Ставропольского края</w:t>
            </w:r>
            <w:r w:rsidRPr="002D4D11">
              <w:rPr>
                <w:sz w:val="28"/>
                <w:szCs w:val="28"/>
              </w:rPr>
              <w:t xml:space="preserve"> и подведомственных </w:t>
            </w:r>
            <w:r>
              <w:rPr>
                <w:sz w:val="28"/>
                <w:szCs w:val="28"/>
              </w:rPr>
              <w:t>ем</w:t>
            </w:r>
            <w:r w:rsidRPr="00702FFC">
              <w:rPr>
                <w:sz w:val="28"/>
                <w:szCs w:val="28"/>
              </w:rPr>
              <w:t>у казенных учреждений Ставропольского края:</w:t>
            </w:r>
            <w:r>
              <w:rPr>
                <w:sz w:val="28"/>
                <w:szCs w:val="28"/>
              </w:rPr>
              <w:t xml:space="preserve"> </w:t>
            </w:r>
            <w:r w:rsidRPr="00310FEC">
              <w:rPr>
                <w:sz w:val="28"/>
                <w:szCs w:val="28"/>
              </w:rPr>
              <w:t xml:space="preserve">государственного казенного учреждения </w:t>
            </w:r>
            <w:r>
              <w:rPr>
                <w:sz w:val="28"/>
                <w:szCs w:val="28"/>
              </w:rPr>
              <w:t xml:space="preserve">Ставропольского края «Краевой центр информационных технологий» и </w:t>
            </w:r>
            <w:r w:rsidRPr="00310FEC">
              <w:rPr>
                <w:sz w:val="28"/>
                <w:szCs w:val="28"/>
              </w:rPr>
              <w:t xml:space="preserve">государственного казенного учреждения </w:t>
            </w:r>
            <w:r>
              <w:rPr>
                <w:sz w:val="28"/>
                <w:szCs w:val="28"/>
              </w:rPr>
              <w:t>«Ставропольский краевой центр энергосбережения» (далее- министерство, учреждения, нормативы затрат).</w:t>
            </w:r>
          </w:p>
        </w:tc>
      </w:tr>
      <w:tr w:rsidR="00A42B04">
        <w:trPr>
          <w:tblCellSpacing w:w="15" w:type="dxa"/>
        </w:trPr>
        <w:tc>
          <w:tcPr>
            <w:tcW w:w="3402" w:type="dxa"/>
          </w:tcPr>
          <w:p w:rsidR="00A42B04" w:rsidRPr="00964A17" w:rsidRDefault="00A42B04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Сведения о разработчике проекта</w:t>
            </w:r>
            <w:r>
              <w:rPr>
                <w:sz w:val="28"/>
                <w:szCs w:val="28"/>
              </w:rPr>
              <w:t xml:space="preserve"> </w:t>
            </w:r>
            <w:r w:rsidRPr="00964A17">
              <w:rPr>
                <w:sz w:val="28"/>
                <w:szCs w:val="28"/>
              </w:rPr>
              <w:t>акта</w:t>
            </w:r>
          </w:p>
        </w:tc>
        <w:tc>
          <w:tcPr>
            <w:tcW w:w="0" w:type="auto"/>
          </w:tcPr>
          <w:p w:rsidR="00A42B04" w:rsidRDefault="00A42B04" w:rsidP="0007466D">
            <w:pPr>
              <w:pStyle w:val="NormalWeb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энергетики, промышленности и связи</w:t>
            </w:r>
            <w:r w:rsidRPr="00964A17">
              <w:rPr>
                <w:sz w:val="28"/>
                <w:szCs w:val="28"/>
              </w:rPr>
              <w:t xml:space="preserve"> Ставропольского края</w:t>
            </w:r>
          </w:p>
          <w:p w:rsidR="00A42B04" w:rsidRPr="00964A17" w:rsidRDefault="00A42B04" w:rsidP="004C532B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A42B04">
        <w:trPr>
          <w:tblCellSpacing w:w="15" w:type="dxa"/>
        </w:trPr>
        <w:tc>
          <w:tcPr>
            <w:tcW w:w="3402" w:type="dxa"/>
          </w:tcPr>
          <w:p w:rsidR="00A42B04" w:rsidRPr="00964A17" w:rsidRDefault="00A42B04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Форма представле</w:t>
            </w:r>
            <w:r>
              <w:rPr>
                <w:sz w:val="28"/>
                <w:szCs w:val="28"/>
              </w:rPr>
              <w:t xml:space="preserve">ния </w:t>
            </w:r>
            <w:r w:rsidRPr="00964A17">
              <w:rPr>
                <w:sz w:val="28"/>
                <w:szCs w:val="28"/>
              </w:rPr>
              <w:t>предложений</w:t>
            </w:r>
          </w:p>
        </w:tc>
        <w:tc>
          <w:tcPr>
            <w:tcW w:w="0" w:type="auto"/>
          </w:tcPr>
          <w:p w:rsidR="00A42B04" w:rsidRPr="003A7754" w:rsidRDefault="00A42B04" w:rsidP="00784D29">
            <w:pPr>
              <w:pStyle w:val="NormalWeb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784D29">
              <w:rPr>
                <w:sz w:val="28"/>
                <w:szCs w:val="28"/>
              </w:rPr>
              <w:t>В письменной форме или в форме электронного документа, содержащ</w:t>
            </w:r>
            <w:r>
              <w:rPr>
                <w:sz w:val="28"/>
                <w:szCs w:val="28"/>
              </w:rPr>
              <w:t>и</w:t>
            </w:r>
            <w:r w:rsidRPr="00784D29">
              <w:rPr>
                <w:sz w:val="28"/>
                <w:szCs w:val="28"/>
              </w:rPr>
              <w:t>е: наименование государственного органа</w:t>
            </w:r>
            <w:r>
              <w:rPr>
                <w:sz w:val="28"/>
                <w:szCs w:val="28"/>
              </w:rPr>
              <w:t xml:space="preserve">, </w:t>
            </w:r>
            <w:r w:rsidRPr="00784D29">
              <w:rPr>
                <w:sz w:val="28"/>
                <w:szCs w:val="28"/>
              </w:rPr>
              <w:t xml:space="preserve"> в которы</w:t>
            </w:r>
            <w:r>
              <w:rPr>
                <w:sz w:val="28"/>
                <w:szCs w:val="28"/>
              </w:rPr>
              <w:t>й</w:t>
            </w:r>
            <w:r w:rsidRPr="00784D29">
              <w:rPr>
                <w:sz w:val="28"/>
                <w:szCs w:val="28"/>
              </w:rPr>
              <w:t xml:space="preserve"> направля</w:t>
            </w:r>
            <w:r>
              <w:rPr>
                <w:sz w:val="28"/>
                <w:szCs w:val="28"/>
              </w:rPr>
              <w:t>ю</w:t>
            </w:r>
            <w:r w:rsidRPr="00784D2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ся</w:t>
            </w:r>
            <w:r w:rsidRPr="00784D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предложения</w:t>
            </w:r>
            <w:r w:rsidRPr="00784D29">
              <w:rPr>
                <w:sz w:val="28"/>
                <w:szCs w:val="28"/>
              </w:rPr>
              <w:t xml:space="preserve"> – министерство </w:t>
            </w:r>
            <w:r>
              <w:rPr>
                <w:sz w:val="28"/>
                <w:szCs w:val="28"/>
              </w:rPr>
              <w:t>энергетики, промышленности и связи</w:t>
            </w:r>
            <w:r w:rsidRPr="00784D29">
              <w:rPr>
                <w:sz w:val="28"/>
                <w:szCs w:val="28"/>
              </w:rPr>
              <w:t xml:space="preserve"> Ставропольского края, указание конкретных пунктов проекта приказа и (или) приложений, по которым </w:t>
            </w:r>
            <w:r>
              <w:rPr>
                <w:sz w:val="28"/>
                <w:szCs w:val="28"/>
              </w:rPr>
              <w:t xml:space="preserve">вносятся предложения </w:t>
            </w:r>
            <w:r w:rsidRPr="00784D29">
              <w:rPr>
                <w:sz w:val="28"/>
                <w:szCs w:val="28"/>
              </w:rPr>
              <w:t xml:space="preserve">с обоснованием данных </w:t>
            </w:r>
            <w:r w:rsidRPr="003A7754">
              <w:rPr>
                <w:sz w:val="28"/>
                <w:szCs w:val="28"/>
              </w:rPr>
              <w:t>предложений,  фамилию, имя, отчество (последнее - при наличии) должность (если предложения направляются от имени  общественных объединений, юридических лиц) почтовый адрес, подпись</w:t>
            </w:r>
            <w:r>
              <w:rPr>
                <w:sz w:val="28"/>
                <w:szCs w:val="28"/>
              </w:rPr>
              <w:t xml:space="preserve"> физического лица или должностного лица,</w:t>
            </w:r>
            <w:r w:rsidRPr="003A7754">
              <w:rPr>
                <w:sz w:val="28"/>
                <w:szCs w:val="28"/>
              </w:rPr>
              <w:t xml:space="preserve"> дату (далее - предложения).</w:t>
            </w:r>
          </w:p>
          <w:p w:rsidR="00A42B04" w:rsidRPr="00964A17" w:rsidRDefault="00A42B04" w:rsidP="003A7754">
            <w:pPr>
              <w:pStyle w:val="NormalWeb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</w:p>
        </w:tc>
      </w:tr>
      <w:tr w:rsidR="00A42B04">
        <w:trPr>
          <w:tblCellSpacing w:w="15" w:type="dxa"/>
        </w:trPr>
        <w:tc>
          <w:tcPr>
            <w:tcW w:w="3402" w:type="dxa"/>
          </w:tcPr>
          <w:p w:rsidR="00A42B04" w:rsidRPr="00964A17" w:rsidRDefault="00A42B04" w:rsidP="0007466D">
            <w:pPr>
              <w:pStyle w:val="NormalWeb"/>
              <w:ind w:right="82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>Срок, в течение которого разработчиком проекта акта принимаются предложения от заинтересованных лиц и способ их представления</w:t>
            </w:r>
          </w:p>
        </w:tc>
        <w:tc>
          <w:tcPr>
            <w:tcW w:w="0" w:type="auto"/>
          </w:tcPr>
          <w:p w:rsidR="00A42B04" w:rsidRDefault="00A42B04" w:rsidP="007D1CDC">
            <w:pPr>
              <w:pStyle w:val="NormalWeb"/>
              <w:spacing w:before="0" w:beforeAutospacing="0" w:after="0" w:afterAutospacing="0"/>
              <w:ind w:left="-30"/>
              <w:jc w:val="both"/>
              <w:rPr>
                <w:sz w:val="28"/>
                <w:szCs w:val="28"/>
              </w:rPr>
            </w:pPr>
            <w:r w:rsidRPr="00964A17">
              <w:rPr>
                <w:sz w:val="28"/>
                <w:szCs w:val="28"/>
              </w:rPr>
              <w:t xml:space="preserve">Предложения принимаются </w:t>
            </w:r>
            <w:r>
              <w:rPr>
                <w:sz w:val="28"/>
                <w:szCs w:val="28"/>
              </w:rPr>
              <w:t>с 11 февраля 2016 г. п</w:t>
            </w:r>
            <w:r w:rsidRPr="00964A17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17 февраля </w:t>
            </w:r>
            <w:r w:rsidRPr="003A000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3A0007">
              <w:rPr>
                <w:sz w:val="28"/>
                <w:szCs w:val="28"/>
              </w:rPr>
              <w:t xml:space="preserve"> года </w:t>
            </w:r>
            <w:r>
              <w:rPr>
                <w:sz w:val="28"/>
                <w:szCs w:val="28"/>
              </w:rPr>
              <w:t xml:space="preserve">включительно до 18-00. </w:t>
            </w:r>
          </w:p>
          <w:p w:rsidR="00A42B04" w:rsidRDefault="00A42B04" w:rsidP="007D1CDC">
            <w:pPr>
              <w:jc w:val="both"/>
              <w:rPr>
                <w:sz w:val="28"/>
                <w:szCs w:val="28"/>
              </w:rPr>
            </w:pPr>
            <w:r w:rsidRPr="00B35F2F">
              <w:rPr>
                <w:sz w:val="28"/>
                <w:szCs w:val="28"/>
              </w:rPr>
              <w:t xml:space="preserve">В письменной форме  в </w:t>
            </w:r>
            <w:r>
              <w:rPr>
                <w:sz w:val="28"/>
                <w:szCs w:val="28"/>
              </w:rPr>
              <w:t xml:space="preserve">рабочие дни с 09 часов 00 мин </w:t>
            </w:r>
            <w:r w:rsidRPr="00B35F2F">
              <w:rPr>
                <w:sz w:val="28"/>
                <w:szCs w:val="28"/>
              </w:rPr>
              <w:t>18 часов 00 минут (по московскому времени), перерыв с 13-00 час. до 14-00 час по адресу:</w:t>
            </w:r>
            <w:r>
              <w:rPr>
                <w:sz w:val="28"/>
                <w:szCs w:val="28"/>
              </w:rPr>
              <w:t xml:space="preserve">   </w:t>
            </w:r>
            <w:r w:rsidRPr="00B35F2F">
              <w:rPr>
                <w:sz w:val="28"/>
                <w:szCs w:val="28"/>
              </w:rPr>
              <w:t xml:space="preserve"> г. Ставрополь, </w:t>
            </w:r>
            <w:r>
              <w:rPr>
                <w:sz w:val="28"/>
                <w:szCs w:val="28"/>
              </w:rPr>
              <w:t>пр. Черняховского, д. 2, каб.4</w:t>
            </w:r>
            <w:r w:rsidRPr="00B35F2F">
              <w:rPr>
                <w:sz w:val="28"/>
                <w:szCs w:val="28"/>
              </w:rPr>
              <w:t xml:space="preserve"> (телефон </w:t>
            </w:r>
            <w:r>
              <w:rPr>
                <w:sz w:val="28"/>
                <w:szCs w:val="28"/>
              </w:rPr>
              <w:t>–</w:t>
            </w:r>
            <w:r w:rsidRPr="00B35F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24-17-08,35-66-34</w:t>
            </w:r>
            <w:r w:rsidRPr="00B35F2F">
              <w:rPr>
                <w:sz w:val="28"/>
                <w:szCs w:val="28"/>
              </w:rPr>
              <w:t>).</w:t>
            </w:r>
          </w:p>
          <w:p w:rsidR="00A42B04" w:rsidRPr="00E10476" w:rsidRDefault="00A42B04" w:rsidP="00DE03C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форме электронного документа на электронный адрес</w:t>
            </w:r>
            <w:r w:rsidRPr="00DE03CA">
              <w:rPr>
                <w:sz w:val="28"/>
                <w:szCs w:val="28"/>
              </w:rPr>
              <w:t xml:space="preserve">: </w:t>
            </w:r>
            <w:r w:rsidRPr="00E10476">
              <w:rPr>
                <w:sz w:val="28"/>
                <w:szCs w:val="28"/>
                <w:lang w:val="en-US"/>
              </w:rPr>
              <w:t>Potapova</w:t>
            </w:r>
            <w:r w:rsidRPr="00E10476">
              <w:rPr>
                <w:sz w:val="28"/>
                <w:szCs w:val="28"/>
              </w:rPr>
              <w:t>@</w:t>
            </w:r>
            <w:r w:rsidRPr="00E10476">
              <w:rPr>
                <w:sz w:val="28"/>
                <w:szCs w:val="28"/>
                <w:lang w:val="en-US"/>
              </w:rPr>
              <w:t>stavregion</w:t>
            </w:r>
            <w:r w:rsidRPr="00E10476">
              <w:rPr>
                <w:sz w:val="28"/>
                <w:szCs w:val="28"/>
              </w:rPr>
              <w:t>.</w:t>
            </w:r>
            <w:r w:rsidRPr="00E10476">
              <w:rPr>
                <w:sz w:val="28"/>
                <w:szCs w:val="28"/>
                <w:lang w:val="en-US"/>
              </w:rPr>
              <w:t>ru</w:t>
            </w:r>
          </w:p>
          <w:p w:rsidR="00A42B04" w:rsidRPr="00B35F2F" w:rsidRDefault="00A42B04" w:rsidP="007D1CDC">
            <w:pPr>
              <w:jc w:val="both"/>
              <w:rPr>
                <w:sz w:val="28"/>
                <w:szCs w:val="28"/>
              </w:rPr>
            </w:pPr>
          </w:p>
          <w:p w:rsidR="00A42B04" w:rsidRPr="00D83723" w:rsidRDefault="00A42B04" w:rsidP="007D1CDC">
            <w:pPr>
              <w:ind w:firstLine="16"/>
              <w:jc w:val="both"/>
              <w:rPr>
                <w:sz w:val="28"/>
                <w:szCs w:val="28"/>
              </w:rPr>
            </w:pPr>
          </w:p>
        </w:tc>
      </w:tr>
    </w:tbl>
    <w:p w:rsidR="00A42B04" w:rsidRPr="00364D21" w:rsidRDefault="00A42B04" w:rsidP="00D83723">
      <w:pPr>
        <w:pStyle w:val="NormalWeb"/>
        <w:rPr>
          <w:sz w:val="28"/>
          <w:szCs w:val="28"/>
        </w:rPr>
      </w:pPr>
    </w:p>
    <w:sectPr w:rsidR="00A42B04" w:rsidRPr="00364D21" w:rsidSect="003C22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9A5"/>
    <w:rsid w:val="000005FC"/>
    <w:rsid w:val="00001414"/>
    <w:rsid w:val="00002041"/>
    <w:rsid w:val="000042C1"/>
    <w:rsid w:val="00005C63"/>
    <w:rsid w:val="000063ED"/>
    <w:rsid w:val="00006FB0"/>
    <w:rsid w:val="0000722D"/>
    <w:rsid w:val="00010022"/>
    <w:rsid w:val="000132FA"/>
    <w:rsid w:val="000133EB"/>
    <w:rsid w:val="00013A2D"/>
    <w:rsid w:val="00013CB2"/>
    <w:rsid w:val="000144B0"/>
    <w:rsid w:val="00015310"/>
    <w:rsid w:val="00015737"/>
    <w:rsid w:val="00016D40"/>
    <w:rsid w:val="00017115"/>
    <w:rsid w:val="00017620"/>
    <w:rsid w:val="00020800"/>
    <w:rsid w:val="0002141B"/>
    <w:rsid w:val="00021704"/>
    <w:rsid w:val="00022B9F"/>
    <w:rsid w:val="00024655"/>
    <w:rsid w:val="000261C9"/>
    <w:rsid w:val="000267B0"/>
    <w:rsid w:val="00026953"/>
    <w:rsid w:val="0002782B"/>
    <w:rsid w:val="00033C88"/>
    <w:rsid w:val="00034AB6"/>
    <w:rsid w:val="00034F57"/>
    <w:rsid w:val="00036123"/>
    <w:rsid w:val="000363D2"/>
    <w:rsid w:val="00036924"/>
    <w:rsid w:val="0004088E"/>
    <w:rsid w:val="00040F47"/>
    <w:rsid w:val="00041E75"/>
    <w:rsid w:val="0004283D"/>
    <w:rsid w:val="00042E43"/>
    <w:rsid w:val="000464CF"/>
    <w:rsid w:val="00047097"/>
    <w:rsid w:val="000472BC"/>
    <w:rsid w:val="000475B3"/>
    <w:rsid w:val="000478F6"/>
    <w:rsid w:val="00047FBF"/>
    <w:rsid w:val="00047FDE"/>
    <w:rsid w:val="00051742"/>
    <w:rsid w:val="00051F60"/>
    <w:rsid w:val="000539A2"/>
    <w:rsid w:val="000543DD"/>
    <w:rsid w:val="0005536E"/>
    <w:rsid w:val="000555ED"/>
    <w:rsid w:val="000567E0"/>
    <w:rsid w:val="0005768F"/>
    <w:rsid w:val="0006135A"/>
    <w:rsid w:val="00062135"/>
    <w:rsid w:val="000641F3"/>
    <w:rsid w:val="00065767"/>
    <w:rsid w:val="0006680C"/>
    <w:rsid w:val="00066AFC"/>
    <w:rsid w:val="00066E83"/>
    <w:rsid w:val="00067B6C"/>
    <w:rsid w:val="000700D8"/>
    <w:rsid w:val="00071B82"/>
    <w:rsid w:val="00072AAC"/>
    <w:rsid w:val="00074538"/>
    <w:rsid w:val="0007466D"/>
    <w:rsid w:val="000753CD"/>
    <w:rsid w:val="00075DBB"/>
    <w:rsid w:val="00076DCA"/>
    <w:rsid w:val="00080A5D"/>
    <w:rsid w:val="00081DFE"/>
    <w:rsid w:val="00083A87"/>
    <w:rsid w:val="00083CC1"/>
    <w:rsid w:val="000847B2"/>
    <w:rsid w:val="00087171"/>
    <w:rsid w:val="0008795C"/>
    <w:rsid w:val="0009029F"/>
    <w:rsid w:val="00090316"/>
    <w:rsid w:val="000911D5"/>
    <w:rsid w:val="00091345"/>
    <w:rsid w:val="00091F93"/>
    <w:rsid w:val="000925A6"/>
    <w:rsid w:val="00092B50"/>
    <w:rsid w:val="00094482"/>
    <w:rsid w:val="00094D67"/>
    <w:rsid w:val="00096B34"/>
    <w:rsid w:val="00096CA8"/>
    <w:rsid w:val="00097FAA"/>
    <w:rsid w:val="000A0798"/>
    <w:rsid w:val="000A0FE2"/>
    <w:rsid w:val="000A7099"/>
    <w:rsid w:val="000B0248"/>
    <w:rsid w:val="000B035B"/>
    <w:rsid w:val="000B062C"/>
    <w:rsid w:val="000B0A02"/>
    <w:rsid w:val="000B15D3"/>
    <w:rsid w:val="000B1920"/>
    <w:rsid w:val="000B20E0"/>
    <w:rsid w:val="000B2BC0"/>
    <w:rsid w:val="000B3B0D"/>
    <w:rsid w:val="000B41FF"/>
    <w:rsid w:val="000B5601"/>
    <w:rsid w:val="000B7B2E"/>
    <w:rsid w:val="000C05E3"/>
    <w:rsid w:val="000C0BEF"/>
    <w:rsid w:val="000C2C2C"/>
    <w:rsid w:val="000C2F57"/>
    <w:rsid w:val="000C3C5D"/>
    <w:rsid w:val="000C492D"/>
    <w:rsid w:val="000C5BA9"/>
    <w:rsid w:val="000C6D4F"/>
    <w:rsid w:val="000C7FAF"/>
    <w:rsid w:val="000D07D8"/>
    <w:rsid w:val="000D2B34"/>
    <w:rsid w:val="000D4277"/>
    <w:rsid w:val="000D51DC"/>
    <w:rsid w:val="000D5540"/>
    <w:rsid w:val="000D5E68"/>
    <w:rsid w:val="000D5ED8"/>
    <w:rsid w:val="000D65FA"/>
    <w:rsid w:val="000D6A48"/>
    <w:rsid w:val="000D7351"/>
    <w:rsid w:val="000D739C"/>
    <w:rsid w:val="000D768C"/>
    <w:rsid w:val="000E0706"/>
    <w:rsid w:val="000E0E07"/>
    <w:rsid w:val="000E1894"/>
    <w:rsid w:val="000E25F8"/>
    <w:rsid w:val="000E3164"/>
    <w:rsid w:val="000E3F41"/>
    <w:rsid w:val="000E6785"/>
    <w:rsid w:val="000E68DA"/>
    <w:rsid w:val="000E6CF2"/>
    <w:rsid w:val="000E727C"/>
    <w:rsid w:val="000E7D86"/>
    <w:rsid w:val="000F0F17"/>
    <w:rsid w:val="000F1C55"/>
    <w:rsid w:val="000F2730"/>
    <w:rsid w:val="000F3815"/>
    <w:rsid w:val="000F4128"/>
    <w:rsid w:val="000F41F4"/>
    <w:rsid w:val="000F43C6"/>
    <w:rsid w:val="000F5B09"/>
    <w:rsid w:val="000F5D0A"/>
    <w:rsid w:val="000F6D55"/>
    <w:rsid w:val="000F6FDA"/>
    <w:rsid w:val="000F7C1E"/>
    <w:rsid w:val="001003A0"/>
    <w:rsid w:val="00100410"/>
    <w:rsid w:val="001004CD"/>
    <w:rsid w:val="00104E4D"/>
    <w:rsid w:val="001059CE"/>
    <w:rsid w:val="001063F1"/>
    <w:rsid w:val="00110DDE"/>
    <w:rsid w:val="00111B6D"/>
    <w:rsid w:val="00112A14"/>
    <w:rsid w:val="00112DB0"/>
    <w:rsid w:val="0011317C"/>
    <w:rsid w:val="00116333"/>
    <w:rsid w:val="00116842"/>
    <w:rsid w:val="00117414"/>
    <w:rsid w:val="00120174"/>
    <w:rsid w:val="0012113C"/>
    <w:rsid w:val="00121AFD"/>
    <w:rsid w:val="001249CA"/>
    <w:rsid w:val="0012512B"/>
    <w:rsid w:val="0012517B"/>
    <w:rsid w:val="00125BDA"/>
    <w:rsid w:val="00125C06"/>
    <w:rsid w:val="0012722C"/>
    <w:rsid w:val="00127C1C"/>
    <w:rsid w:val="00127DFC"/>
    <w:rsid w:val="00131A47"/>
    <w:rsid w:val="00132A6F"/>
    <w:rsid w:val="001338E2"/>
    <w:rsid w:val="00134AF3"/>
    <w:rsid w:val="001403AF"/>
    <w:rsid w:val="00141202"/>
    <w:rsid w:val="0014237E"/>
    <w:rsid w:val="00142FD5"/>
    <w:rsid w:val="001434D5"/>
    <w:rsid w:val="00144698"/>
    <w:rsid w:val="00144D4F"/>
    <w:rsid w:val="00145B6F"/>
    <w:rsid w:val="00147983"/>
    <w:rsid w:val="001507DF"/>
    <w:rsid w:val="001509B8"/>
    <w:rsid w:val="00154F5C"/>
    <w:rsid w:val="00155123"/>
    <w:rsid w:val="00155928"/>
    <w:rsid w:val="001568BD"/>
    <w:rsid w:val="0016006F"/>
    <w:rsid w:val="00161C8D"/>
    <w:rsid w:val="001621CA"/>
    <w:rsid w:val="00163191"/>
    <w:rsid w:val="001639F3"/>
    <w:rsid w:val="00163E9C"/>
    <w:rsid w:val="001651E7"/>
    <w:rsid w:val="0016729B"/>
    <w:rsid w:val="001674EB"/>
    <w:rsid w:val="00167866"/>
    <w:rsid w:val="00167E93"/>
    <w:rsid w:val="00170280"/>
    <w:rsid w:val="0017095F"/>
    <w:rsid w:val="001711EF"/>
    <w:rsid w:val="00171981"/>
    <w:rsid w:val="00172736"/>
    <w:rsid w:val="001730D6"/>
    <w:rsid w:val="00173441"/>
    <w:rsid w:val="0017623D"/>
    <w:rsid w:val="00176905"/>
    <w:rsid w:val="00180970"/>
    <w:rsid w:val="00181CEC"/>
    <w:rsid w:val="0018252D"/>
    <w:rsid w:val="001825C5"/>
    <w:rsid w:val="00182FE2"/>
    <w:rsid w:val="00183DA3"/>
    <w:rsid w:val="00184F75"/>
    <w:rsid w:val="00185FBA"/>
    <w:rsid w:val="00186B7F"/>
    <w:rsid w:val="00187C72"/>
    <w:rsid w:val="0019039E"/>
    <w:rsid w:val="0019125A"/>
    <w:rsid w:val="001921C4"/>
    <w:rsid w:val="00192464"/>
    <w:rsid w:val="0019318C"/>
    <w:rsid w:val="001931B7"/>
    <w:rsid w:val="0019364B"/>
    <w:rsid w:val="00193A74"/>
    <w:rsid w:val="00193BFB"/>
    <w:rsid w:val="00194A6B"/>
    <w:rsid w:val="00194BB2"/>
    <w:rsid w:val="00195076"/>
    <w:rsid w:val="001A0712"/>
    <w:rsid w:val="001A0EFA"/>
    <w:rsid w:val="001A3082"/>
    <w:rsid w:val="001A30FC"/>
    <w:rsid w:val="001A327D"/>
    <w:rsid w:val="001A3833"/>
    <w:rsid w:val="001A4E02"/>
    <w:rsid w:val="001A514C"/>
    <w:rsid w:val="001A56B5"/>
    <w:rsid w:val="001B19CE"/>
    <w:rsid w:val="001B207F"/>
    <w:rsid w:val="001B215B"/>
    <w:rsid w:val="001B2DFC"/>
    <w:rsid w:val="001B4C21"/>
    <w:rsid w:val="001B5B86"/>
    <w:rsid w:val="001B61AE"/>
    <w:rsid w:val="001B6310"/>
    <w:rsid w:val="001B689A"/>
    <w:rsid w:val="001B78AF"/>
    <w:rsid w:val="001C09DC"/>
    <w:rsid w:val="001C1AD1"/>
    <w:rsid w:val="001C1FDB"/>
    <w:rsid w:val="001C224B"/>
    <w:rsid w:val="001C25DF"/>
    <w:rsid w:val="001C3ABD"/>
    <w:rsid w:val="001C3CE2"/>
    <w:rsid w:val="001C5F26"/>
    <w:rsid w:val="001C6A76"/>
    <w:rsid w:val="001C6FCE"/>
    <w:rsid w:val="001D11D6"/>
    <w:rsid w:val="001D1F6D"/>
    <w:rsid w:val="001D3340"/>
    <w:rsid w:val="001D397B"/>
    <w:rsid w:val="001D4EA4"/>
    <w:rsid w:val="001D4EFA"/>
    <w:rsid w:val="001D6F43"/>
    <w:rsid w:val="001D719D"/>
    <w:rsid w:val="001D7E12"/>
    <w:rsid w:val="001E0508"/>
    <w:rsid w:val="001E1E63"/>
    <w:rsid w:val="001E28EE"/>
    <w:rsid w:val="001E44DD"/>
    <w:rsid w:val="001E49AF"/>
    <w:rsid w:val="001E4E0B"/>
    <w:rsid w:val="001E66CC"/>
    <w:rsid w:val="001E75D9"/>
    <w:rsid w:val="001E7EA7"/>
    <w:rsid w:val="001F033E"/>
    <w:rsid w:val="001F268E"/>
    <w:rsid w:val="001F627E"/>
    <w:rsid w:val="001F7EBA"/>
    <w:rsid w:val="00200911"/>
    <w:rsid w:val="00200BAF"/>
    <w:rsid w:val="002010B9"/>
    <w:rsid w:val="00201A5B"/>
    <w:rsid w:val="00202CC2"/>
    <w:rsid w:val="0020325E"/>
    <w:rsid w:val="002034E0"/>
    <w:rsid w:val="00203AAA"/>
    <w:rsid w:val="00204379"/>
    <w:rsid w:val="002048F9"/>
    <w:rsid w:val="00206494"/>
    <w:rsid w:val="00207A6A"/>
    <w:rsid w:val="0021053D"/>
    <w:rsid w:val="00210B0B"/>
    <w:rsid w:val="00210D89"/>
    <w:rsid w:val="00211D83"/>
    <w:rsid w:val="00212768"/>
    <w:rsid w:val="002132B7"/>
    <w:rsid w:val="00214570"/>
    <w:rsid w:val="00214B10"/>
    <w:rsid w:val="002161BE"/>
    <w:rsid w:val="002169D7"/>
    <w:rsid w:val="00216F13"/>
    <w:rsid w:val="00220BBC"/>
    <w:rsid w:val="00221604"/>
    <w:rsid w:val="002217C2"/>
    <w:rsid w:val="002218D4"/>
    <w:rsid w:val="00223948"/>
    <w:rsid w:val="00224D30"/>
    <w:rsid w:val="0022682B"/>
    <w:rsid w:val="00226AB0"/>
    <w:rsid w:val="00227D91"/>
    <w:rsid w:val="00227DE4"/>
    <w:rsid w:val="00231F3C"/>
    <w:rsid w:val="00232A66"/>
    <w:rsid w:val="00234DAB"/>
    <w:rsid w:val="0023610A"/>
    <w:rsid w:val="002362B8"/>
    <w:rsid w:val="00237362"/>
    <w:rsid w:val="0023765D"/>
    <w:rsid w:val="002379FA"/>
    <w:rsid w:val="00237A76"/>
    <w:rsid w:val="00240B07"/>
    <w:rsid w:val="0024137D"/>
    <w:rsid w:val="00241909"/>
    <w:rsid w:val="002419C8"/>
    <w:rsid w:val="00243579"/>
    <w:rsid w:val="0024432C"/>
    <w:rsid w:val="00245599"/>
    <w:rsid w:val="002457AB"/>
    <w:rsid w:val="002467FD"/>
    <w:rsid w:val="00247B5A"/>
    <w:rsid w:val="002506B5"/>
    <w:rsid w:val="002507F2"/>
    <w:rsid w:val="00250979"/>
    <w:rsid w:val="0025350C"/>
    <w:rsid w:val="00253614"/>
    <w:rsid w:val="00253B22"/>
    <w:rsid w:val="00255188"/>
    <w:rsid w:val="00255CBA"/>
    <w:rsid w:val="00256233"/>
    <w:rsid w:val="00256974"/>
    <w:rsid w:val="00261EB0"/>
    <w:rsid w:val="0026374B"/>
    <w:rsid w:val="00264251"/>
    <w:rsid w:val="00264427"/>
    <w:rsid w:val="00264FD2"/>
    <w:rsid w:val="002653FE"/>
    <w:rsid w:val="002654EB"/>
    <w:rsid w:val="00265891"/>
    <w:rsid w:val="002665F1"/>
    <w:rsid w:val="00266606"/>
    <w:rsid w:val="0026709F"/>
    <w:rsid w:val="00267C33"/>
    <w:rsid w:val="0027002A"/>
    <w:rsid w:val="002705BD"/>
    <w:rsid w:val="002709B5"/>
    <w:rsid w:val="00270C0E"/>
    <w:rsid w:val="00270D72"/>
    <w:rsid w:val="00270E6E"/>
    <w:rsid w:val="00271283"/>
    <w:rsid w:val="002718E4"/>
    <w:rsid w:val="00271AF6"/>
    <w:rsid w:val="0027415E"/>
    <w:rsid w:val="00275481"/>
    <w:rsid w:val="002774D2"/>
    <w:rsid w:val="0028052C"/>
    <w:rsid w:val="0028084C"/>
    <w:rsid w:val="00280869"/>
    <w:rsid w:val="00285A2E"/>
    <w:rsid w:val="00286254"/>
    <w:rsid w:val="0028680E"/>
    <w:rsid w:val="00287013"/>
    <w:rsid w:val="002878D0"/>
    <w:rsid w:val="00294199"/>
    <w:rsid w:val="002941AF"/>
    <w:rsid w:val="00294541"/>
    <w:rsid w:val="00294AED"/>
    <w:rsid w:val="00295CE5"/>
    <w:rsid w:val="00296DE7"/>
    <w:rsid w:val="002976DD"/>
    <w:rsid w:val="002A0995"/>
    <w:rsid w:val="002A3533"/>
    <w:rsid w:val="002A40E7"/>
    <w:rsid w:val="002A4628"/>
    <w:rsid w:val="002A479A"/>
    <w:rsid w:val="002A5648"/>
    <w:rsid w:val="002A62AC"/>
    <w:rsid w:val="002A6AC7"/>
    <w:rsid w:val="002A7927"/>
    <w:rsid w:val="002A7E3A"/>
    <w:rsid w:val="002B0190"/>
    <w:rsid w:val="002B0243"/>
    <w:rsid w:val="002B047E"/>
    <w:rsid w:val="002B0F6C"/>
    <w:rsid w:val="002B0FED"/>
    <w:rsid w:val="002B146D"/>
    <w:rsid w:val="002B28D5"/>
    <w:rsid w:val="002B3BD6"/>
    <w:rsid w:val="002B5201"/>
    <w:rsid w:val="002B6763"/>
    <w:rsid w:val="002B6885"/>
    <w:rsid w:val="002B6F93"/>
    <w:rsid w:val="002B7455"/>
    <w:rsid w:val="002B7760"/>
    <w:rsid w:val="002C1355"/>
    <w:rsid w:val="002C1FD4"/>
    <w:rsid w:val="002C2056"/>
    <w:rsid w:val="002C23B3"/>
    <w:rsid w:val="002C3779"/>
    <w:rsid w:val="002C3A68"/>
    <w:rsid w:val="002C5AF0"/>
    <w:rsid w:val="002C64A0"/>
    <w:rsid w:val="002C6AFD"/>
    <w:rsid w:val="002C6B7F"/>
    <w:rsid w:val="002D0E0A"/>
    <w:rsid w:val="002D2E05"/>
    <w:rsid w:val="002D370B"/>
    <w:rsid w:val="002D41A7"/>
    <w:rsid w:val="002D42DF"/>
    <w:rsid w:val="002D44B3"/>
    <w:rsid w:val="002D458C"/>
    <w:rsid w:val="002D4D11"/>
    <w:rsid w:val="002D5E80"/>
    <w:rsid w:val="002D6B48"/>
    <w:rsid w:val="002D6E66"/>
    <w:rsid w:val="002D7AE8"/>
    <w:rsid w:val="002D7BC2"/>
    <w:rsid w:val="002E02B6"/>
    <w:rsid w:val="002E0985"/>
    <w:rsid w:val="002E0DB9"/>
    <w:rsid w:val="002E30B9"/>
    <w:rsid w:val="002E313E"/>
    <w:rsid w:val="002E3986"/>
    <w:rsid w:val="002E42DA"/>
    <w:rsid w:val="002E51E3"/>
    <w:rsid w:val="002E68E5"/>
    <w:rsid w:val="002E72DB"/>
    <w:rsid w:val="002F178D"/>
    <w:rsid w:val="002F2765"/>
    <w:rsid w:val="002F2769"/>
    <w:rsid w:val="002F2A68"/>
    <w:rsid w:val="002F2EDE"/>
    <w:rsid w:val="002F4CFB"/>
    <w:rsid w:val="002F4EBC"/>
    <w:rsid w:val="002F5B35"/>
    <w:rsid w:val="002F5B48"/>
    <w:rsid w:val="002F5DF2"/>
    <w:rsid w:val="002F66E8"/>
    <w:rsid w:val="002F7193"/>
    <w:rsid w:val="002F781E"/>
    <w:rsid w:val="003001BC"/>
    <w:rsid w:val="003024AC"/>
    <w:rsid w:val="00302D36"/>
    <w:rsid w:val="00303C05"/>
    <w:rsid w:val="00305C99"/>
    <w:rsid w:val="00305F66"/>
    <w:rsid w:val="00307442"/>
    <w:rsid w:val="00310FEC"/>
    <w:rsid w:val="00311774"/>
    <w:rsid w:val="00313924"/>
    <w:rsid w:val="00313BE5"/>
    <w:rsid w:val="003141BC"/>
    <w:rsid w:val="00314980"/>
    <w:rsid w:val="00316000"/>
    <w:rsid w:val="003160C4"/>
    <w:rsid w:val="00316762"/>
    <w:rsid w:val="00317F93"/>
    <w:rsid w:val="003205FB"/>
    <w:rsid w:val="00320741"/>
    <w:rsid w:val="003217AB"/>
    <w:rsid w:val="00322585"/>
    <w:rsid w:val="00322D2C"/>
    <w:rsid w:val="00324699"/>
    <w:rsid w:val="00324A7D"/>
    <w:rsid w:val="00324B98"/>
    <w:rsid w:val="0032594B"/>
    <w:rsid w:val="0032677B"/>
    <w:rsid w:val="00327629"/>
    <w:rsid w:val="00331184"/>
    <w:rsid w:val="00331955"/>
    <w:rsid w:val="0033231C"/>
    <w:rsid w:val="00334AC0"/>
    <w:rsid w:val="00334AF6"/>
    <w:rsid w:val="0033573C"/>
    <w:rsid w:val="00335DB2"/>
    <w:rsid w:val="0033625D"/>
    <w:rsid w:val="00337770"/>
    <w:rsid w:val="0034166B"/>
    <w:rsid w:val="00344A9E"/>
    <w:rsid w:val="00344D7E"/>
    <w:rsid w:val="00344EED"/>
    <w:rsid w:val="0034555B"/>
    <w:rsid w:val="003458D1"/>
    <w:rsid w:val="0034682D"/>
    <w:rsid w:val="0034736D"/>
    <w:rsid w:val="003502B9"/>
    <w:rsid w:val="003517A2"/>
    <w:rsid w:val="00351DF2"/>
    <w:rsid w:val="0035345F"/>
    <w:rsid w:val="00353D28"/>
    <w:rsid w:val="00356E58"/>
    <w:rsid w:val="00361628"/>
    <w:rsid w:val="00361877"/>
    <w:rsid w:val="00361C86"/>
    <w:rsid w:val="003622EF"/>
    <w:rsid w:val="0036463A"/>
    <w:rsid w:val="00364D21"/>
    <w:rsid w:val="003651DC"/>
    <w:rsid w:val="0036610F"/>
    <w:rsid w:val="003677ED"/>
    <w:rsid w:val="003701AB"/>
    <w:rsid w:val="003722AB"/>
    <w:rsid w:val="003722FF"/>
    <w:rsid w:val="00381312"/>
    <w:rsid w:val="00382BFF"/>
    <w:rsid w:val="00382DC2"/>
    <w:rsid w:val="00383FE6"/>
    <w:rsid w:val="00384591"/>
    <w:rsid w:val="0038549E"/>
    <w:rsid w:val="003854CD"/>
    <w:rsid w:val="003857B7"/>
    <w:rsid w:val="00385DFE"/>
    <w:rsid w:val="00390424"/>
    <w:rsid w:val="00391A36"/>
    <w:rsid w:val="00392301"/>
    <w:rsid w:val="00392C0F"/>
    <w:rsid w:val="00394445"/>
    <w:rsid w:val="003947A7"/>
    <w:rsid w:val="00394E50"/>
    <w:rsid w:val="003A0007"/>
    <w:rsid w:val="003A0ECA"/>
    <w:rsid w:val="003A1339"/>
    <w:rsid w:val="003A19AC"/>
    <w:rsid w:val="003A2060"/>
    <w:rsid w:val="003A304F"/>
    <w:rsid w:val="003A3CA8"/>
    <w:rsid w:val="003A4FC1"/>
    <w:rsid w:val="003A5E52"/>
    <w:rsid w:val="003A7754"/>
    <w:rsid w:val="003A7C5A"/>
    <w:rsid w:val="003B1AC0"/>
    <w:rsid w:val="003B201F"/>
    <w:rsid w:val="003B33E3"/>
    <w:rsid w:val="003B4552"/>
    <w:rsid w:val="003B5A11"/>
    <w:rsid w:val="003B5B0C"/>
    <w:rsid w:val="003B6A2D"/>
    <w:rsid w:val="003C09EE"/>
    <w:rsid w:val="003C0B62"/>
    <w:rsid w:val="003C0C2A"/>
    <w:rsid w:val="003C223A"/>
    <w:rsid w:val="003C3032"/>
    <w:rsid w:val="003C6319"/>
    <w:rsid w:val="003C7AF7"/>
    <w:rsid w:val="003C7BA1"/>
    <w:rsid w:val="003D0640"/>
    <w:rsid w:val="003D0EE3"/>
    <w:rsid w:val="003D131F"/>
    <w:rsid w:val="003D1737"/>
    <w:rsid w:val="003D3F0A"/>
    <w:rsid w:val="003D566E"/>
    <w:rsid w:val="003D6876"/>
    <w:rsid w:val="003D72A1"/>
    <w:rsid w:val="003D7B1D"/>
    <w:rsid w:val="003D7BBD"/>
    <w:rsid w:val="003E2949"/>
    <w:rsid w:val="003E3C85"/>
    <w:rsid w:val="003E3CCB"/>
    <w:rsid w:val="003E4166"/>
    <w:rsid w:val="003E6F5A"/>
    <w:rsid w:val="003E7021"/>
    <w:rsid w:val="003F03C8"/>
    <w:rsid w:val="003F0800"/>
    <w:rsid w:val="003F13A3"/>
    <w:rsid w:val="003F274C"/>
    <w:rsid w:val="003F4178"/>
    <w:rsid w:val="003F4516"/>
    <w:rsid w:val="003F6605"/>
    <w:rsid w:val="00400840"/>
    <w:rsid w:val="0040173B"/>
    <w:rsid w:val="00402BBC"/>
    <w:rsid w:val="004030EC"/>
    <w:rsid w:val="00403803"/>
    <w:rsid w:val="004042CC"/>
    <w:rsid w:val="00404FF3"/>
    <w:rsid w:val="004074CD"/>
    <w:rsid w:val="00411060"/>
    <w:rsid w:val="00412BF3"/>
    <w:rsid w:val="004131EF"/>
    <w:rsid w:val="004140DF"/>
    <w:rsid w:val="00414595"/>
    <w:rsid w:val="004151BB"/>
    <w:rsid w:val="00415F0B"/>
    <w:rsid w:val="004165BE"/>
    <w:rsid w:val="00417D07"/>
    <w:rsid w:val="00417FD6"/>
    <w:rsid w:val="004212F6"/>
    <w:rsid w:val="00421E2C"/>
    <w:rsid w:val="0042266B"/>
    <w:rsid w:val="00422FFB"/>
    <w:rsid w:val="00423ADA"/>
    <w:rsid w:val="00423E86"/>
    <w:rsid w:val="004260C2"/>
    <w:rsid w:val="00427525"/>
    <w:rsid w:val="00427BAC"/>
    <w:rsid w:val="00430557"/>
    <w:rsid w:val="00430E9B"/>
    <w:rsid w:val="00430FFB"/>
    <w:rsid w:val="004312B9"/>
    <w:rsid w:val="00431631"/>
    <w:rsid w:val="0043211F"/>
    <w:rsid w:val="00432C5F"/>
    <w:rsid w:val="00434AC5"/>
    <w:rsid w:val="00436421"/>
    <w:rsid w:val="00441D93"/>
    <w:rsid w:val="0044341C"/>
    <w:rsid w:val="00443C3D"/>
    <w:rsid w:val="004445C9"/>
    <w:rsid w:val="00445CA8"/>
    <w:rsid w:val="0044617D"/>
    <w:rsid w:val="0044743A"/>
    <w:rsid w:val="00447B3F"/>
    <w:rsid w:val="00447BC6"/>
    <w:rsid w:val="00447E21"/>
    <w:rsid w:val="00447F6B"/>
    <w:rsid w:val="00450423"/>
    <w:rsid w:val="0045096B"/>
    <w:rsid w:val="00452F1F"/>
    <w:rsid w:val="0045339D"/>
    <w:rsid w:val="00453FC6"/>
    <w:rsid w:val="00455138"/>
    <w:rsid w:val="00456E83"/>
    <w:rsid w:val="00457210"/>
    <w:rsid w:val="0046004E"/>
    <w:rsid w:val="004616CA"/>
    <w:rsid w:val="00462876"/>
    <w:rsid w:val="00464D9B"/>
    <w:rsid w:val="00466C44"/>
    <w:rsid w:val="00466C6A"/>
    <w:rsid w:val="00467846"/>
    <w:rsid w:val="00470006"/>
    <w:rsid w:val="00470721"/>
    <w:rsid w:val="00471AB0"/>
    <w:rsid w:val="0047231D"/>
    <w:rsid w:val="00472CF1"/>
    <w:rsid w:val="0047579C"/>
    <w:rsid w:val="004760F0"/>
    <w:rsid w:val="00477D07"/>
    <w:rsid w:val="00482D97"/>
    <w:rsid w:val="004830E2"/>
    <w:rsid w:val="004844A0"/>
    <w:rsid w:val="004851AA"/>
    <w:rsid w:val="0048728E"/>
    <w:rsid w:val="00487517"/>
    <w:rsid w:val="00490010"/>
    <w:rsid w:val="00490C08"/>
    <w:rsid w:val="00491116"/>
    <w:rsid w:val="00491564"/>
    <w:rsid w:val="00492C23"/>
    <w:rsid w:val="00492EC3"/>
    <w:rsid w:val="0049357A"/>
    <w:rsid w:val="004955A3"/>
    <w:rsid w:val="004956E2"/>
    <w:rsid w:val="00495DC9"/>
    <w:rsid w:val="004968FF"/>
    <w:rsid w:val="004A0825"/>
    <w:rsid w:val="004A204C"/>
    <w:rsid w:val="004A37AA"/>
    <w:rsid w:val="004A41DD"/>
    <w:rsid w:val="004A561A"/>
    <w:rsid w:val="004A5990"/>
    <w:rsid w:val="004A5BB8"/>
    <w:rsid w:val="004B2F54"/>
    <w:rsid w:val="004B4539"/>
    <w:rsid w:val="004B58F7"/>
    <w:rsid w:val="004B5A4B"/>
    <w:rsid w:val="004B6659"/>
    <w:rsid w:val="004B7F9D"/>
    <w:rsid w:val="004C0629"/>
    <w:rsid w:val="004C17B8"/>
    <w:rsid w:val="004C194E"/>
    <w:rsid w:val="004C2346"/>
    <w:rsid w:val="004C3FDD"/>
    <w:rsid w:val="004C3FEF"/>
    <w:rsid w:val="004C4C4D"/>
    <w:rsid w:val="004C4CCD"/>
    <w:rsid w:val="004C532B"/>
    <w:rsid w:val="004C5C7E"/>
    <w:rsid w:val="004C668D"/>
    <w:rsid w:val="004C78E4"/>
    <w:rsid w:val="004D0A84"/>
    <w:rsid w:val="004D122F"/>
    <w:rsid w:val="004D1D80"/>
    <w:rsid w:val="004D3714"/>
    <w:rsid w:val="004D3803"/>
    <w:rsid w:val="004D3F07"/>
    <w:rsid w:val="004D46C2"/>
    <w:rsid w:val="004D627D"/>
    <w:rsid w:val="004D7321"/>
    <w:rsid w:val="004E0999"/>
    <w:rsid w:val="004E1D96"/>
    <w:rsid w:val="004E6797"/>
    <w:rsid w:val="004E72C9"/>
    <w:rsid w:val="004F0AC4"/>
    <w:rsid w:val="004F148B"/>
    <w:rsid w:val="004F150F"/>
    <w:rsid w:val="004F16BB"/>
    <w:rsid w:val="004F1C80"/>
    <w:rsid w:val="004F21D9"/>
    <w:rsid w:val="004F2213"/>
    <w:rsid w:val="004F24ED"/>
    <w:rsid w:val="004F3751"/>
    <w:rsid w:val="004F4476"/>
    <w:rsid w:val="004F50C0"/>
    <w:rsid w:val="004F6233"/>
    <w:rsid w:val="004F7F23"/>
    <w:rsid w:val="0050198E"/>
    <w:rsid w:val="00501CFA"/>
    <w:rsid w:val="00501DDB"/>
    <w:rsid w:val="00502C9F"/>
    <w:rsid w:val="00504065"/>
    <w:rsid w:val="00504397"/>
    <w:rsid w:val="005049CF"/>
    <w:rsid w:val="00506913"/>
    <w:rsid w:val="00506EBD"/>
    <w:rsid w:val="00507A6A"/>
    <w:rsid w:val="00510A69"/>
    <w:rsid w:val="0051195E"/>
    <w:rsid w:val="00511E29"/>
    <w:rsid w:val="00515932"/>
    <w:rsid w:val="005203CE"/>
    <w:rsid w:val="00521C05"/>
    <w:rsid w:val="00521CC3"/>
    <w:rsid w:val="00523E7C"/>
    <w:rsid w:val="0052504A"/>
    <w:rsid w:val="0052524E"/>
    <w:rsid w:val="005262B1"/>
    <w:rsid w:val="00526652"/>
    <w:rsid w:val="005272FD"/>
    <w:rsid w:val="0052745D"/>
    <w:rsid w:val="00532771"/>
    <w:rsid w:val="00532A6E"/>
    <w:rsid w:val="00533C47"/>
    <w:rsid w:val="00534A47"/>
    <w:rsid w:val="00535AE0"/>
    <w:rsid w:val="005368C1"/>
    <w:rsid w:val="00536B2F"/>
    <w:rsid w:val="00537886"/>
    <w:rsid w:val="00540D0B"/>
    <w:rsid w:val="00541558"/>
    <w:rsid w:val="00543736"/>
    <w:rsid w:val="00543E4F"/>
    <w:rsid w:val="005452D6"/>
    <w:rsid w:val="00546FD7"/>
    <w:rsid w:val="00551092"/>
    <w:rsid w:val="00551152"/>
    <w:rsid w:val="005515DB"/>
    <w:rsid w:val="0055196A"/>
    <w:rsid w:val="00551BD1"/>
    <w:rsid w:val="0055530C"/>
    <w:rsid w:val="00555965"/>
    <w:rsid w:val="00555A58"/>
    <w:rsid w:val="00560812"/>
    <w:rsid w:val="00560A10"/>
    <w:rsid w:val="00562194"/>
    <w:rsid w:val="005628CE"/>
    <w:rsid w:val="00562C74"/>
    <w:rsid w:val="0056500E"/>
    <w:rsid w:val="00565295"/>
    <w:rsid w:val="00565D19"/>
    <w:rsid w:val="00565E01"/>
    <w:rsid w:val="00565EDE"/>
    <w:rsid w:val="00566AA4"/>
    <w:rsid w:val="005673FA"/>
    <w:rsid w:val="00567D0E"/>
    <w:rsid w:val="00567E73"/>
    <w:rsid w:val="00570F04"/>
    <w:rsid w:val="005719CF"/>
    <w:rsid w:val="005728E7"/>
    <w:rsid w:val="005769D5"/>
    <w:rsid w:val="00576C8E"/>
    <w:rsid w:val="005804C7"/>
    <w:rsid w:val="00580AB7"/>
    <w:rsid w:val="00581497"/>
    <w:rsid w:val="005815BD"/>
    <w:rsid w:val="00581E25"/>
    <w:rsid w:val="00582BE5"/>
    <w:rsid w:val="00582C23"/>
    <w:rsid w:val="00583F7E"/>
    <w:rsid w:val="00586C8E"/>
    <w:rsid w:val="00586FAD"/>
    <w:rsid w:val="005871E6"/>
    <w:rsid w:val="00587592"/>
    <w:rsid w:val="00591450"/>
    <w:rsid w:val="00591F00"/>
    <w:rsid w:val="00592A54"/>
    <w:rsid w:val="00594257"/>
    <w:rsid w:val="00597741"/>
    <w:rsid w:val="005A0949"/>
    <w:rsid w:val="005A0C41"/>
    <w:rsid w:val="005A11F6"/>
    <w:rsid w:val="005A1756"/>
    <w:rsid w:val="005A2CF0"/>
    <w:rsid w:val="005A4510"/>
    <w:rsid w:val="005A4798"/>
    <w:rsid w:val="005A7724"/>
    <w:rsid w:val="005B0610"/>
    <w:rsid w:val="005B07E3"/>
    <w:rsid w:val="005B1902"/>
    <w:rsid w:val="005B4467"/>
    <w:rsid w:val="005B5DB4"/>
    <w:rsid w:val="005B6340"/>
    <w:rsid w:val="005B67CF"/>
    <w:rsid w:val="005C087C"/>
    <w:rsid w:val="005C1476"/>
    <w:rsid w:val="005C3BA1"/>
    <w:rsid w:val="005C3C1C"/>
    <w:rsid w:val="005C47F1"/>
    <w:rsid w:val="005C50B9"/>
    <w:rsid w:val="005C51A2"/>
    <w:rsid w:val="005C674E"/>
    <w:rsid w:val="005C7BAA"/>
    <w:rsid w:val="005D0E6C"/>
    <w:rsid w:val="005D14F0"/>
    <w:rsid w:val="005D2D43"/>
    <w:rsid w:val="005D57EC"/>
    <w:rsid w:val="005D5E0F"/>
    <w:rsid w:val="005D6F7C"/>
    <w:rsid w:val="005D7353"/>
    <w:rsid w:val="005E02CD"/>
    <w:rsid w:val="005E1E5C"/>
    <w:rsid w:val="005E2981"/>
    <w:rsid w:val="005E48A9"/>
    <w:rsid w:val="005E52B0"/>
    <w:rsid w:val="005E561B"/>
    <w:rsid w:val="005E564A"/>
    <w:rsid w:val="005E6B43"/>
    <w:rsid w:val="005E7898"/>
    <w:rsid w:val="005F06ED"/>
    <w:rsid w:val="005F0C7B"/>
    <w:rsid w:val="005F1821"/>
    <w:rsid w:val="005F2426"/>
    <w:rsid w:val="005F2733"/>
    <w:rsid w:val="005F2C92"/>
    <w:rsid w:val="005F5E58"/>
    <w:rsid w:val="005F60E0"/>
    <w:rsid w:val="005F6494"/>
    <w:rsid w:val="005F66EF"/>
    <w:rsid w:val="005F6D9F"/>
    <w:rsid w:val="005F73FB"/>
    <w:rsid w:val="005F7B26"/>
    <w:rsid w:val="005F7C46"/>
    <w:rsid w:val="0060015F"/>
    <w:rsid w:val="00600A3B"/>
    <w:rsid w:val="00602266"/>
    <w:rsid w:val="00603614"/>
    <w:rsid w:val="00604213"/>
    <w:rsid w:val="0060433C"/>
    <w:rsid w:val="0060437F"/>
    <w:rsid w:val="00604750"/>
    <w:rsid w:val="00604E33"/>
    <w:rsid w:val="00605E90"/>
    <w:rsid w:val="0060697A"/>
    <w:rsid w:val="0060698A"/>
    <w:rsid w:val="006069D2"/>
    <w:rsid w:val="00610503"/>
    <w:rsid w:val="00610AA6"/>
    <w:rsid w:val="00611415"/>
    <w:rsid w:val="0061163B"/>
    <w:rsid w:val="006118FC"/>
    <w:rsid w:val="006128D0"/>
    <w:rsid w:val="00612E06"/>
    <w:rsid w:val="00613199"/>
    <w:rsid w:val="006139D6"/>
    <w:rsid w:val="00613FC8"/>
    <w:rsid w:val="006147D3"/>
    <w:rsid w:val="00614A87"/>
    <w:rsid w:val="00614BBF"/>
    <w:rsid w:val="00614C4B"/>
    <w:rsid w:val="00614D81"/>
    <w:rsid w:val="00616E13"/>
    <w:rsid w:val="00616F84"/>
    <w:rsid w:val="00620A93"/>
    <w:rsid w:val="00621B63"/>
    <w:rsid w:val="00625C9C"/>
    <w:rsid w:val="006263ED"/>
    <w:rsid w:val="00630363"/>
    <w:rsid w:val="0063431E"/>
    <w:rsid w:val="00634397"/>
    <w:rsid w:val="006347DB"/>
    <w:rsid w:val="00636BAB"/>
    <w:rsid w:val="006372D8"/>
    <w:rsid w:val="00637D6B"/>
    <w:rsid w:val="00641730"/>
    <w:rsid w:val="00641C64"/>
    <w:rsid w:val="0064265E"/>
    <w:rsid w:val="00645DD5"/>
    <w:rsid w:val="006462A1"/>
    <w:rsid w:val="00646C6C"/>
    <w:rsid w:val="00650470"/>
    <w:rsid w:val="00650C7A"/>
    <w:rsid w:val="006526D3"/>
    <w:rsid w:val="006529F9"/>
    <w:rsid w:val="00652D5B"/>
    <w:rsid w:val="006556A1"/>
    <w:rsid w:val="00655F9F"/>
    <w:rsid w:val="006560B1"/>
    <w:rsid w:val="0065700D"/>
    <w:rsid w:val="00657A88"/>
    <w:rsid w:val="00660964"/>
    <w:rsid w:val="00661256"/>
    <w:rsid w:val="006619F4"/>
    <w:rsid w:val="006624F0"/>
    <w:rsid w:val="00662A6C"/>
    <w:rsid w:val="00664194"/>
    <w:rsid w:val="00664289"/>
    <w:rsid w:val="00664ADE"/>
    <w:rsid w:val="00665395"/>
    <w:rsid w:val="006654CF"/>
    <w:rsid w:val="00666A46"/>
    <w:rsid w:val="00667E95"/>
    <w:rsid w:val="00670CA7"/>
    <w:rsid w:val="0067240F"/>
    <w:rsid w:val="006726CB"/>
    <w:rsid w:val="00672B2F"/>
    <w:rsid w:val="00674D35"/>
    <w:rsid w:val="00675249"/>
    <w:rsid w:val="00675C54"/>
    <w:rsid w:val="006768DD"/>
    <w:rsid w:val="00676DD0"/>
    <w:rsid w:val="006775F6"/>
    <w:rsid w:val="00677822"/>
    <w:rsid w:val="0068090A"/>
    <w:rsid w:val="00683765"/>
    <w:rsid w:val="0068394E"/>
    <w:rsid w:val="00684ECD"/>
    <w:rsid w:val="006851C4"/>
    <w:rsid w:val="00686A05"/>
    <w:rsid w:val="00687B46"/>
    <w:rsid w:val="00690461"/>
    <w:rsid w:val="00691506"/>
    <w:rsid w:val="00692396"/>
    <w:rsid w:val="00693B20"/>
    <w:rsid w:val="006942AF"/>
    <w:rsid w:val="006943DD"/>
    <w:rsid w:val="006946B8"/>
    <w:rsid w:val="00694A9F"/>
    <w:rsid w:val="00695FFB"/>
    <w:rsid w:val="00696B12"/>
    <w:rsid w:val="00696BE5"/>
    <w:rsid w:val="0069721F"/>
    <w:rsid w:val="0069796A"/>
    <w:rsid w:val="00697BBD"/>
    <w:rsid w:val="006A163F"/>
    <w:rsid w:val="006A1C22"/>
    <w:rsid w:val="006A1DB1"/>
    <w:rsid w:val="006A2C45"/>
    <w:rsid w:val="006A432C"/>
    <w:rsid w:val="006A49BA"/>
    <w:rsid w:val="006A5043"/>
    <w:rsid w:val="006A5162"/>
    <w:rsid w:val="006A5693"/>
    <w:rsid w:val="006A5E29"/>
    <w:rsid w:val="006A6CFE"/>
    <w:rsid w:val="006A77C8"/>
    <w:rsid w:val="006B05B7"/>
    <w:rsid w:val="006B09F0"/>
    <w:rsid w:val="006B0CC2"/>
    <w:rsid w:val="006B1321"/>
    <w:rsid w:val="006B17AC"/>
    <w:rsid w:val="006B21DB"/>
    <w:rsid w:val="006B2734"/>
    <w:rsid w:val="006B41AC"/>
    <w:rsid w:val="006B49B0"/>
    <w:rsid w:val="006B4AFE"/>
    <w:rsid w:val="006B54E1"/>
    <w:rsid w:val="006B680C"/>
    <w:rsid w:val="006B7818"/>
    <w:rsid w:val="006B78B9"/>
    <w:rsid w:val="006C07A8"/>
    <w:rsid w:val="006C0B4F"/>
    <w:rsid w:val="006C103E"/>
    <w:rsid w:val="006C2107"/>
    <w:rsid w:val="006C2BD0"/>
    <w:rsid w:val="006C2CDA"/>
    <w:rsid w:val="006C3DB1"/>
    <w:rsid w:val="006C48E6"/>
    <w:rsid w:val="006C67F4"/>
    <w:rsid w:val="006C68E3"/>
    <w:rsid w:val="006C6A18"/>
    <w:rsid w:val="006C7BD4"/>
    <w:rsid w:val="006D27C5"/>
    <w:rsid w:val="006D345A"/>
    <w:rsid w:val="006D49AA"/>
    <w:rsid w:val="006D4D1D"/>
    <w:rsid w:val="006D66A1"/>
    <w:rsid w:val="006E0A23"/>
    <w:rsid w:val="006E0CC7"/>
    <w:rsid w:val="006E23B7"/>
    <w:rsid w:val="006E2425"/>
    <w:rsid w:val="006E4059"/>
    <w:rsid w:val="006E4426"/>
    <w:rsid w:val="006E5816"/>
    <w:rsid w:val="006E5EE7"/>
    <w:rsid w:val="006E78F0"/>
    <w:rsid w:val="006E7B05"/>
    <w:rsid w:val="006F0AE3"/>
    <w:rsid w:val="006F0BDD"/>
    <w:rsid w:val="006F2157"/>
    <w:rsid w:val="006F598C"/>
    <w:rsid w:val="0070103E"/>
    <w:rsid w:val="00702FFC"/>
    <w:rsid w:val="007034CF"/>
    <w:rsid w:val="0070460F"/>
    <w:rsid w:val="00704669"/>
    <w:rsid w:val="00704EAA"/>
    <w:rsid w:val="00704F96"/>
    <w:rsid w:val="0070599D"/>
    <w:rsid w:val="00705CFC"/>
    <w:rsid w:val="00706386"/>
    <w:rsid w:val="00706EA7"/>
    <w:rsid w:val="00707197"/>
    <w:rsid w:val="0070796D"/>
    <w:rsid w:val="00710124"/>
    <w:rsid w:val="00711D8B"/>
    <w:rsid w:val="00712153"/>
    <w:rsid w:val="007141A7"/>
    <w:rsid w:val="00714941"/>
    <w:rsid w:val="00716437"/>
    <w:rsid w:val="007208F4"/>
    <w:rsid w:val="00721E79"/>
    <w:rsid w:val="00722AF2"/>
    <w:rsid w:val="00723D09"/>
    <w:rsid w:val="007244D6"/>
    <w:rsid w:val="0072542F"/>
    <w:rsid w:val="00726644"/>
    <w:rsid w:val="00727141"/>
    <w:rsid w:val="007303E0"/>
    <w:rsid w:val="00732A50"/>
    <w:rsid w:val="0073354F"/>
    <w:rsid w:val="007339F1"/>
    <w:rsid w:val="007351DD"/>
    <w:rsid w:val="0073625A"/>
    <w:rsid w:val="00736D65"/>
    <w:rsid w:val="0073701D"/>
    <w:rsid w:val="00742769"/>
    <w:rsid w:val="0074301A"/>
    <w:rsid w:val="0074378B"/>
    <w:rsid w:val="007442B4"/>
    <w:rsid w:val="00746DB0"/>
    <w:rsid w:val="007475A6"/>
    <w:rsid w:val="007503A0"/>
    <w:rsid w:val="00750A7B"/>
    <w:rsid w:val="00750E64"/>
    <w:rsid w:val="007512D7"/>
    <w:rsid w:val="0075137C"/>
    <w:rsid w:val="00751A71"/>
    <w:rsid w:val="0075255F"/>
    <w:rsid w:val="00752A33"/>
    <w:rsid w:val="00753377"/>
    <w:rsid w:val="00755900"/>
    <w:rsid w:val="00761EA4"/>
    <w:rsid w:val="00763F1E"/>
    <w:rsid w:val="007648C4"/>
    <w:rsid w:val="00765734"/>
    <w:rsid w:val="007665D5"/>
    <w:rsid w:val="0076753E"/>
    <w:rsid w:val="00767DE5"/>
    <w:rsid w:val="00767E57"/>
    <w:rsid w:val="00770F86"/>
    <w:rsid w:val="00773AC6"/>
    <w:rsid w:val="00773B67"/>
    <w:rsid w:val="00773D52"/>
    <w:rsid w:val="00774686"/>
    <w:rsid w:val="00775AB9"/>
    <w:rsid w:val="00776E83"/>
    <w:rsid w:val="00777324"/>
    <w:rsid w:val="0078030B"/>
    <w:rsid w:val="00780832"/>
    <w:rsid w:val="0078121B"/>
    <w:rsid w:val="007815D8"/>
    <w:rsid w:val="007821C4"/>
    <w:rsid w:val="00783CA4"/>
    <w:rsid w:val="00783CF5"/>
    <w:rsid w:val="00784687"/>
    <w:rsid w:val="00784D29"/>
    <w:rsid w:val="00784E3A"/>
    <w:rsid w:val="007856F8"/>
    <w:rsid w:val="00785763"/>
    <w:rsid w:val="007868BB"/>
    <w:rsid w:val="00787220"/>
    <w:rsid w:val="00790210"/>
    <w:rsid w:val="00790278"/>
    <w:rsid w:val="00790AEA"/>
    <w:rsid w:val="00790D7E"/>
    <w:rsid w:val="00793960"/>
    <w:rsid w:val="00793DA0"/>
    <w:rsid w:val="00793F8B"/>
    <w:rsid w:val="007A04B5"/>
    <w:rsid w:val="007A4A0F"/>
    <w:rsid w:val="007A5D73"/>
    <w:rsid w:val="007B0353"/>
    <w:rsid w:val="007B2292"/>
    <w:rsid w:val="007B22F6"/>
    <w:rsid w:val="007B3045"/>
    <w:rsid w:val="007B3E44"/>
    <w:rsid w:val="007B5806"/>
    <w:rsid w:val="007C0A9B"/>
    <w:rsid w:val="007C0E20"/>
    <w:rsid w:val="007C0EB3"/>
    <w:rsid w:val="007C10D0"/>
    <w:rsid w:val="007C16FF"/>
    <w:rsid w:val="007C2014"/>
    <w:rsid w:val="007C25AB"/>
    <w:rsid w:val="007C26BB"/>
    <w:rsid w:val="007C33F3"/>
    <w:rsid w:val="007C6788"/>
    <w:rsid w:val="007C7494"/>
    <w:rsid w:val="007C7946"/>
    <w:rsid w:val="007D1C3C"/>
    <w:rsid w:val="007D1CDC"/>
    <w:rsid w:val="007D2600"/>
    <w:rsid w:val="007D387A"/>
    <w:rsid w:val="007D41EB"/>
    <w:rsid w:val="007D4442"/>
    <w:rsid w:val="007D474D"/>
    <w:rsid w:val="007D5160"/>
    <w:rsid w:val="007D5E10"/>
    <w:rsid w:val="007D605E"/>
    <w:rsid w:val="007D6380"/>
    <w:rsid w:val="007D64EF"/>
    <w:rsid w:val="007D6CFF"/>
    <w:rsid w:val="007D736B"/>
    <w:rsid w:val="007E0A1A"/>
    <w:rsid w:val="007E23E4"/>
    <w:rsid w:val="007E35C6"/>
    <w:rsid w:val="007E37FE"/>
    <w:rsid w:val="007E39C7"/>
    <w:rsid w:val="007E65D5"/>
    <w:rsid w:val="007F042F"/>
    <w:rsid w:val="007F1185"/>
    <w:rsid w:val="007F1BA4"/>
    <w:rsid w:val="007F46F3"/>
    <w:rsid w:val="007F47FC"/>
    <w:rsid w:val="007F51E5"/>
    <w:rsid w:val="007F5A0B"/>
    <w:rsid w:val="007F6985"/>
    <w:rsid w:val="007F7223"/>
    <w:rsid w:val="007F7370"/>
    <w:rsid w:val="00800B83"/>
    <w:rsid w:val="0080322D"/>
    <w:rsid w:val="008058E2"/>
    <w:rsid w:val="00806308"/>
    <w:rsid w:val="008069AB"/>
    <w:rsid w:val="008131F9"/>
    <w:rsid w:val="008143AE"/>
    <w:rsid w:val="00816DBB"/>
    <w:rsid w:val="008202F2"/>
    <w:rsid w:val="00820626"/>
    <w:rsid w:val="00820976"/>
    <w:rsid w:val="00820D1B"/>
    <w:rsid w:val="00821381"/>
    <w:rsid w:val="00822E61"/>
    <w:rsid w:val="00823C85"/>
    <w:rsid w:val="00823F50"/>
    <w:rsid w:val="00825BB6"/>
    <w:rsid w:val="00830DD6"/>
    <w:rsid w:val="00831CC9"/>
    <w:rsid w:val="008321AC"/>
    <w:rsid w:val="00834B72"/>
    <w:rsid w:val="00835329"/>
    <w:rsid w:val="008355B5"/>
    <w:rsid w:val="00835EF6"/>
    <w:rsid w:val="00836465"/>
    <w:rsid w:val="00841D77"/>
    <w:rsid w:val="00841F73"/>
    <w:rsid w:val="008430BF"/>
    <w:rsid w:val="00843535"/>
    <w:rsid w:val="0084458A"/>
    <w:rsid w:val="00844819"/>
    <w:rsid w:val="00845762"/>
    <w:rsid w:val="008501A5"/>
    <w:rsid w:val="00850B89"/>
    <w:rsid w:val="00851F5A"/>
    <w:rsid w:val="00853C60"/>
    <w:rsid w:val="0085599A"/>
    <w:rsid w:val="008564CC"/>
    <w:rsid w:val="00857CB7"/>
    <w:rsid w:val="00860588"/>
    <w:rsid w:val="00860751"/>
    <w:rsid w:val="00860DDA"/>
    <w:rsid w:val="008619B3"/>
    <w:rsid w:val="00862402"/>
    <w:rsid w:val="00866942"/>
    <w:rsid w:val="00867119"/>
    <w:rsid w:val="0086780F"/>
    <w:rsid w:val="00870043"/>
    <w:rsid w:val="00870383"/>
    <w:rsid w:val="00871CA3"/>
    <w:rsid w:val="00874AE2"/>
    <w:rsid w:val="008766ED"/>
    <w:rsid w:val="00877340"/>
    <w:rsid w:val="00877939"/>
    <w:rsid w:val="008807A1"/>
    <w:rsid w:val="00880D46"/>
    <w:rsid w:val="00880F4E"/>
    <w:rsid w:val="00880FA5"/>
    <w:rsid w:val="00881BD6"/>
    <w:rsid w:val="00883252"/>
    <w:rsid w:val="0088381B"/>
    <w:rsid w:val="008838D2"/>
    <w:rsid w:val="00885298"/>
    <w:rsid w:val="008866B2"/>
    <w:rsid w:val="00886BE2"/>
    <w:rsid w:val="008879C7"/>
    <w:rsid w:val="0089035B"/>
    <w:rsid w:val="008903F9"/>
    <w:rsid w:val="0089182C"/>
    <w:rsid w:val="00891C8E"/>
    <w:rsid w:val="008935F0"/>
    <w:rsid w:val="008944C9"/>
    <w:rsid w:val="00895CEF"/>
    <w:rsid w:val="00896071"/>
    <w:rsid w:val="008A228E"/>
    <w:rsid w:val="008A282B"/>
    <w:rsid w:val="008A301F"/>
    <w:rsid w:val="008A5689"/>
    <w:rsid w:val="008A5F3F"/>
    <w:rsid w:val="008A73DE"/>
    <w:rsid w:val="008A7641"/>
    <w:rsid w:val="008A78B0"/>
    <w:rsid w:val="008B55F9"/>
    <w:rsid w:val="008B5982"/>
    <w:rsid w:val="008B63C5"/>
    <w:rsid w:val="008B704E"/>
    <w:rsid w:val="008C0677"/>
    <w:rsid w:val="008C1B0B"/>
    <w:rsid w:val="008C4038"/>
    <w:rsid w:val="008C4301"/>
    <w:rsid w:val="008C642D"/>
    <w:rsid w:val="008D03ED"/>
    <w:rsid w:val="008D046A"/>
    <w:rsid w:val="008D0515"/>
    <w:rsid w:val="008D0DAD"/>
    <w:rsid w:val="008D16A6"/>
    <w:rsid w:val="008D1DCE"/>
    <w:rsid w:val="008D2348"/>
    <w:rsid w:val="008D364B"/>
    <w:rsid w:val="008D3F4C"/>
    <w:rsid w:val="008D3FF6"/>
    <w:rsid w:val="008D66C8"/>
    <w:rsid w:val="008D6704"/>
    <w:rsid w:val="008D6A2E"/>
    <w:rsid w:val="008D6E5D"/>
    <w:rsid w:val="008D7317"/>
    <w:rsid w:val="008E0E07"/>
    <w:rsid w:val="008E1DC5"/>
    <w:rsid w:val="008E1EE5"/>
    <w:rsid w:val="008E39AE"/>
    <w:rsid w:val="008E3CAE"/>
    <w:rsid w:val="008E410F"/>
    <w:rsid w:val="008E7293"/>
    <w:rsid w:val="008E74F7"/>
    <w:rsid w:val="008E76FE"/>
    <w:rsid w:val="008F0A4E"/>
    <w:rsid w:val="008F16F2"/>
    <w:rsid w:val="008F2C59"/>
    <w:rsid w:val="008F2F2D"/>
    <w:rsid w:val="008F3962"/>
    <w:rsid w:val="008F47F1"/>
    <w:rsid w:val="008F4F36"/>
    <w:rsid w:val="008F4F8A"/>
    <w:rsid w:val="008F60BB"/>
    <w:rsid w:val="008F6EB5"/>
    <w:rsid w:val="00900CDA"/>
    <w:rsid w:val="00901638"/>
    <w:rsid w:val="00902339"/>
    <w:rsid w:val="00902CE7"/>
    <w:rsid w:val="00904D24"/>
    <w:rsid w:val="009063E7"/>
    <w:rsid w:val="00906BCD"/>
    <w:rsid w:val="00906E29"/>
    <w:rsid w:val="00906F5A"/>
    <w:rsid w:val="00910D0D"/>
    <w:rsid w:val="00911282"/>
    <w:rsid w:val="00912774"/>
    <w:rsid w:val="00912F80"/>
    <w:rsid w:val="00913403"/>
    <w:rsid w:val="00913505"/>
    <w:rsid w:val="00913A5F"/>
    <w:rsid w:val="00914A80"/>
    <w:rsid w:val="00915DE5"/>
    <w:rsid w:val="00917E0C"/>
    <w:rsid w:val="00920200"/>
    <w:rsid w:val="00920387"/>
    <w:rsid w:val="009219E0"/>
    <w:rsid w:val="00922D5C"/>
    <w:rsid w:val="00924E14"/>
    <w:rsid w:val="00924F7A"/>
    <w:rsid w:val="00924FAF"/>
    <w:rsid w:val="00925247"/>
    <w:rsid w:val="00925405"/>
    <w:rsid w:val="00927524"/>
    <w:rsid w:val="009275E5"/>
    <w:rsid w:val="00927E28"/>
    <w:rsid w:val="00934B00"/>
    <w:rsid w:val="00934F0B"/>
    <w:rsid w:val="0093568A"/>
    <w:rsid w:val="00935A14"/>
    <w:rsid w:val="00937F14"/>
    <w:rsid w:val="00940DA5"/>
    <w:rsid w:val="00942718"/>
    <w:rsid w:val="00942E4D"/>
    <w:rsid w:val="009434D8"/>
    <w:rsid w:val="00944359"/>
    <w:rsid w:val="0094480C"/>
    <w:rsid w:val="00944EF0"/>
    <w:rsid w:val="0094611C"/>
    <w:rsid w:val="0094625F"/>
    <w:rsid w:val="00950FC3"/>
    <w:rsid w:val="00951A16"/>
    <w:rsid w:val="00952484"/>
    <w:rsid w:val="00952A6F"/>
    <w:rsid w:val="00954761"/>
    <w:rsid w:val="009549CF"/>
    <w:rsid w:val="00954D56"/>
    <w:rsid w:val="00955707"/>
    <w:rsid w:val="009571F8"/>
    <w:rsid w:val="00960910"/>
    <w:rsid w:val="009609A5"/>
    <w:rsid w:val="00960C82"/>
    <w:rsid w:val="00960EEB"/>
    <w:rsid w:val="00961628"/>
    <w:rsid w:val="00962F98"/>
    <w:rsid w:val="00963426"/>
    <w:rsid w:val="00964A17"/>
    <w:rsid w:val="0096514C"/>
    <w:rsid w:val="0096666E"/>
    <w:rsid w:val="00967320"/>
    <w:rsid w:val="00967ED2"/>
    <w:rsid w:val="009713C0"/>
    <w:rsid w:val="009726B3"/>
    <w:rsid w:val="00972764"/>
    <w:rsid w:val="00972ADD"/>
    <w:rsid w:val="00974A6B"/>
    <w:rsid w:val="00976734"/>
    <w:rsid w:val="00976B21"/>
    <w:rsid w:val="00976B2A"/>
    <w:rsid w:val="009827B1"/>
    <w:rsid w:val="00982923"/>
    <w:rsid w:val="00982CCA"/>
    <w:rsid w:val="009838E7"/>
    <w:rsid w:val="00984902"/>
    <w:rsid w:val="00984962"/>
    <w:rsid w:val="009849C7"/>
    <w:rsid w:val="00986A18"/>
    <w:rsid w:val="00986B5B"/>
    <w:rsid w:val="00990197"/>
    <w:rsid w:val="009906D8"/>
    <w:rsid w:val="00990A0C"/>
    <w:rsid w:val="00990F55"/>
    <w:rsid w:val="00991926"/>
    <w:rsid w:val="009926B2"/>
    <w:rsid w:val="009938AC"/>
    <w:rsid w:val="0099687E"/>
    <w:rsid w:val="00996F82"/>
    <w:rsid w:val="00997175"/>
    <w:rsid w:val="009978D7"/>
    <w:rsid w:val="009A1602"/>
    <w:rsid w:val="009A1A96"/>
    <w:rsid w:val="009A2917"/>
    <w:rsid w:val="009A3C1F"/>
    <w:rsid w:val="009A3F8A"/>
    <w:rsid w:val="009A45E6"/>
    <w:rsid w:val="009B0077"/>
    <w:rsid w:val="009B2874"/>
    <w:rsid w:val="009B3229"/>
    <w:rsid w:val="009B3BD9"/>
    <w:rsid w:val="009B3DA1"/>
    <w:rsid w:val="009B4059"/>
    <w:rsid w:val="009B5275"/>
    <w:rsid w:val="009B7FDB"/>
    <w:rsid w:val="009C02BC"/>
    <w:rsid w:val="009C0CA1"/>
    <w:rsid w:val="009C7FAE"/>
    <w:rsid w:val="009D21EB"/>
    <w:rsid w:val="009D2690"/>
    <w:rsid w:val="009D2C8D"/>
    <w:rsid w:val="009D549F"/>
    <w:rsid w:val="009D6F18"/>
    <w:rsid w:val="009E2967"/>
    <w:rsid w:val="009E4FFB"/>
    <w:rsid w:val="009E654F"/>
    <w:rsid w:val="009E6557"/>
    <w:rsid w:val="009E6E75"/>
    <w:rsid w:val="009E79E5"/>
    <w:rsid w:val="009F157B"/>
    <w:rsid w:val="009F1D08"/>
    <w:rsid w:val="009F3178"/>
    <w:rsid w:val="009F3B16"/>
    <w:rsid w:val="009F6393"/>
    <w:rsid w:val="009F6782"/>
    <w:rsid w:val="009F6D90"/>
    <w:rsid w:val="009F6FB7"/>
    <w:rsid w:val="009F7074"/>
    <w:rsid w:val="00A00664"/>
    <w:rsid w:val="00A00A02"/>
    <w:rsid w:val="00A0128D"/>
    <w:rsid w:val="00A03E06"/>
    <w:rsid w:val="00A05EBE"/>
    <w:rsid w:val="00A0673A"/>
    <w:rsid w:val="00A07202"/>
    <w:rsid w:val="00A074A1"/>
    <w:rsid w:val="00A07ECC"/>
    <w:rsid w:val="00A106F2"/>
    <w:rsid w:val="00A10FBE"/>
    <w:rsid w:val="00A1155D"/>
    <w:rsid w:val="00A13B96"/>
    <w:rsid w:val="00A15623"/>
    <w:rsid w:val="00A164FC"/>
    <w:rsid w:val="00A16F98"/>
    <w:rsid w:val="00A1739F"/>
    <w:rsid w:val="00A2216B"/>
    <w:rsid w:val="00A2328F"/>
    <w:rsid w:val="00A24DDB"/>
    <w:rsid w:val="00A2562F"/>
    <w:rsid w:val="00A2786C"/>
    <w:rsid w:val="00A30ED3"/>
    <w:rsid w:val="00A313E1"/>
    <w:rsid w:val="00A31776"/>
    <w:rsid w:val="00A3217A"/>
    <w:rsid w:val="00A3236E"/>
    <w:rsid w:val="00A33397"/>
    <w:rsid w:val="00A3419A"/>
    <w:rsid w:val="00A34314"/>
    <w:rsid w:val="00A4017B"/>
    <w:rsid w:val="00A4205D"/>
    <w:rsid w:val="00A42213"/>
    <w:rsid w:val="00A42B04"/>
    <w:rsid w:val="00A44E99"/>
    <w:rsid w:val="00A44F1F"/>
    <w:rsid w:val="00A45A2F"/>
    <w:rsid w:val="00A45FF2"/>
    <w:rsid w:val="00A46823"/>
    <w:rsid w:val="00A468E9"/>
    <w:rsid w:val="00A476A3"/>
    <w:rsid w:val="00A50246"/>
    <w:rsid w:val="00A50684"/>
    <w:rsid w:val="00A51987"/>
    <w:rsid w:val="00A5231E"/>
    <w:rsid w:val="00A53197"/>
    <w:rsid w:val="00A53D56"/>
    <w:rsid w:val="00A54FBD"/>
    <w:rsid w:val="00A55CBD"/>
    <w:rsid w:val="00A55F7C"/>
    <w:rsid w:val="00A566F7"/>
    <w:rsid w:val="00A617AE"/>
    <w:rsid w:val="00A62CC9"/>
    <w:rsid w:val="00A62DFF"/>
    <w:rsid w:val="00A63E24"/>
    <w:rsid w:val="00A644BA"/>
    <w:rsid w:val="00A65C71"/>
    <w:rsid w:val="00A66C81"/>
    <w:rsid w:val="00A67C13"/>
    <w:rsid w:val="00A701BD"/>
    <w:rsid w:val="00A70691"/>
    <w:rsid w:val="00A721C8"/>
    <w:rsid w:val="00A748ED"/>
    <w:rsid w:val="00A75034"/>
    <w:rsid w:val="00A76FED"/>
    <w:rsid w:val="00A772D3"/>
    <w:rsid w:val="00A77B6F"/>
    <w:rsid w:val="00A80A22"/>
    <w:rsid w:val="00A81FD5"/>
    <w:rsid w:val="00A83D77"/>
    <w:rsid w:val="00A845E4"/>
    <w:rsid w:val="00A9073D"/>
    <w:rsid w:val="00A91942"/>
    <w:rsid w:val="00A91B4E"/>
    <w:rsid w:val="00A91BED"/>
    <w:rsid w:val="00A92320"/>
    <w:rsid w:val="00A92D39"/>
    <w:rsid w:val="00A93821"/>
    <w:rsid w:val="00A94AB5"/>
    <w:rsid w:val="00A94CA4"/>
    <w:rsid w:val="00A96774"/>
    <w:rsid w:val="00A97CD6"/>
    <w:rsid w:val="00AA0316"/>
    <w:rsid w:val="00AA1496"/>
    <w:rsid w:val="00AA1543"/>
    <w:rsid w:val="00AA1F5A"/>
    <w:rsid w:val="00AA258E"/>
    <w:rsid w:val="00AA3215"/>
    <w:rsid w:val="00AA37A5"/>
    <w:rsid w:val="00AA6919"/>
    <w:rsid w:val="00AB0B16"/>
    <w:rsid w:val="00AB1A32"/>
    <w:rsid w:val="00AB212B"/>
    <w:rsid w:val="00AB29C3"/>
    <w:rsid w:val="00AB2B00"/>
    <w:rsid w:val="00AB3879"/>
    <w:rsid w:val="00AB5371"/>
    <w:rsid w:val="00AB5DF8"/>
    <w:rsid w:val="00AB6723"/>
    <w:rsid w:val="00AC0D5F"/>
    <w:rsid w:val="00AC0E74"/>
    <w:rsid w:val="00AC1CEF"/>
    <w:rsid w:val="00AC257B"/>
    <w:rsid w:val="00AC38E5"/>
    <w:rsid w:val="00AC3E89"/>
    <w:rsid w:val="00AC5738"/>
    <w:rsid w:val="00AC5A64"/>
    <w:rsid w:val="00AC61A1"/>
    <w:rsid w:val="00AC6DFE"/>
    <w:rsid w:val="00AC7220"/>
    <w:rsid w:val="00AD17E3"/>
    <w:rsid w:val="00AD1C26"/>
    <w:rsid w:val="00AD2CA3"/>
    <w:rsid w:val="00AD506A"/>
    <w:rsid w:val="00AE0D69"/>
    <w:rsid w:val="00AE3022"/>
    <w:rsid w:val="00AE4159"/>
    <w:rsid w:val="00AE4486"/>
    <w:rsid w:val="00AE46C3"/>
    <w:rsid w:val="00AE48E2"/>
    <w:rsid w:val="00AE5FD9"/>
    <w:rsid w:val="00AE74F7"/>
    <w:rsid w:val="00AE79E5"/>
    <w:rsid w:val="00AF072E"/>
    <w:rsid w:val="00AF1CFC"/>
    <w:rsid w:val="00AF1F10"/>
    <w:rsid w:val="00AF2298"/>
    <w:rsid w:val="00AF3E46"/>
    <w:rsid w:val="00AF510A"/>
    <w:rsid w:val="00AF61E0"/>
    <w:rsid w:val="00AF6764"/>
    <w:rsid w:val="00B00561"/>
    <w:rsid w:val="00B0073E"/>
    <w:rsid w:val="00B01E90"/>
    <w:rsid w:val="00B027D5"/>
    <w:rsid w:val="00B02CC9"/>
    <w:rsid w:val="00B037CA"/>
    <w:rsid w:val="00B048DE"/>
    <w:rsid w:val="00B04C94"/>
    <w:rsid w:val="00B112E8"/>
    <w:rsid w:val="00B11AA8"/>
    <w:rsid w:val="00B122A0"/>
    <w:rsid w:val="00B13181"/>
    <w:rsid w:val="00B15FE2"/>
    <w:rsid w:val="00B165EA"/>
    <w:rsid w:val="00B17863"/>
    <w:rsid w:val="00B20B97"/>
    <w:rsid w:val="00B221D7"/>
    <w:rsid w:val="00B238A4"/>
    <w:rsid w:val="00B2523C"/>
    <w:rsid w:val="00B257B5"/>
    <w:rsid w:val="00B266AE"/>
    <w:rsid w:val="00B27882"/>
    <w:rsid w:val="00B3072A"/>
    <w:rsid w:val="00B30B82"/>
    <w:rsid w:val="00B33CD0"/>
    <w:rsid w:val="00B33F2B"/>
    <w:rsid w:val="00B33F6D"/>
    <w:rsid w:val="00B34687"/>
    <w:rsid w:val="00B34F41"/>
    <w:rsid w:val="00B35BB3"/>
    <w:rsid w:val="00B35CD5"/>
    <w:rsid w:val="00B35F2F"/>
    <w:rsid w:val="00B3720D"/>
    <w:rsid w:val="00B37980"/>
    <w:rsid w:val="00B40ECD"/>
    <w:rsid w:val="00B4168C"/>
    <w:rsid w:val="00B41F62"/>
    <w:rsid w:val="00B432BE"/>
    <w:rsid w:val="00B43622"/>
    <w:rsid w:val="00B4484F"/>
    <w:rsid w:val="00B44A14"/>
    <w:rsid w:val="00B45C69"/>
    <w:rsid w:val="00B46925"/>
    <w:rsid w:val="00B47961"/>
    <w:rsid w:val="00B47BBC"/>
    <w:rsid w:val="00B47F41"/>
    <w:rsid w:val="00B50458"/>
    <w:rsid w:val="00B55F9C"/>
    <w:rsid w:val="00B56178"/>
    <w:rsid w:val="00B56608"/>
    <w:rsid w:val="00B57F44"/>
    <w:rsid w:val="00B604FF"/>
    <w:rsid w:val="00B60950"/>
    <w:rsid w:val="00B610B7"/>
    <w:rsid w:val="00B63CE3"/>
    <w:rsid w:val="00B657D1"/>
    <w:rsid w:val="00B66E86"/>
    <w:rsid w:val="00B67233"/>
    <w:rsid w:val="00B673A5"/>
    <w:rsid w:val="00B6748E"/>
    <w:rsid w:val="00B676C0"/>
    <w:rsid w:val="00B70B59"/>
    <w:rsid w:val="00B70C8E"/>
    <w:rsid w:val="00B714FC"/>
    <w:rsid w:val="00B71BAC"/>
    <w:rsid w:val="00B72536"/>
    <w:rsid w:val="00B72E8C"/>
    <w:rsid w:val="00B7569C"/>
    <w:rsid w:val="00B771EC"/>
    <w:rsid w:val="00B7781C"/>
    <w:rsid w:val="00B800E7"/>
    <w:rsid w:val="00B805E7"/>
    <w:rsid w:val="00B824CA"/>
    <w:rsid w:val="00B8275D"/>
    <w:rsid w:val="00B83D34"/>
    <w:rsid w:val="00B85D67"/>
    <w:rsid w:val="00B87638"/>
    <w:rsid w:val="00B90130"/>
    <w:rsid w:val="00B91031"/>
    <w:rsid w:val="00B9133A"/>
    <w:rsid w:val="00B915D9"/>
    <w:rsid w:val="00B91B51"/>
    <w:rsid w:val="00B91E4D"/>
    <w:rsid w:val="00B94F7A"/>
    <w:rsid w:val="00B961CA"/>
    <w:rsid w:val="00B96DDA"/>
    <w:rsid w:val="00B97B24"/>
    <w:rsid w:val="00BA04FF"/>
    <w:rsid w:val="00BA2680"/>
    <w:rsid w:val="00BA2A28"/>
    <w:rsid w:val="00BA2F62"/>
    <w:rsid w:val="00BA3916"/>
    <w:rsid w:val="00BA4D7A"/>
    <w:rsid w:val="00BA5397"/>
    <w:rsid w:val="00BA670C"/>
    <w:rsid w:val="00BA7CDE"/>
    <w:rsid w:val="00BB06C1"/>
    <w:rsid w:val="00BB0A75"/>
    <w:rsid w:val="00BB1F75"/>
    <w:rsid w:val="00BB2031"/>
    <w:rsid w:val="00BB2E0E"/>
    <w:rsid w:val="00BB337B"/>
    <w:rsid w:val="00BB3C1E"/>
    <w:rsid w:val="00BB4740"/>
    <w:rsid w:val="00BB4918"/>
    <w:rsid w:val="00BB5BDB"/>
    <w:rsid w:val="00BB658C"/>
    <w:rsid w:val="00BB67C1"/>
    <w:rsid w:val="00BC0AFD"/>
    <w:rsid w:val="00BC0EF6"/>
    <w:rsid w:val="00BC1ACB"/>
    <w:rsid w:val="00BC2C4E"/>
    <w:rsid w:val="00BC43FE"/>
    <w:rsid w:val="00BC4817"/>
    <w:rsid w:val="00BC5834"/>
    <w:rsid w:val="00BC5DF9"/>
    <w:rsid w:val="00BC645E"/>
    <w:rsid w:val="00BC6809"/>
    <w:rsid w:val="00BC697C"/>
    <w:rsid w:val="00BC71E6"/>
    <w:rsid w:val="00BC7447"/>
    <w:rsid w:val="00BC7900"/>
    <w:rsid w:val="00BC7BFA"/>
    <w:rsid w:val="00BC7D1C"/>
    <w:rsid w:val="00BD2120"/>
    <w:rsid w:val="00BD2F6A"/>
    <w:rsid w:val="00BD4126"/>
    <w:rsid w:val="00BD569B"/>
    <w:rsid w:val="00BD618C"/>
    <w:rsid w:val="00BD68EC"/>
    <w:rsid w:val="00BE0984"/>
    <w:rsid w:val="00BE147A"/>
    <w:rsid w:val="00BE2235"/>
    <w:rsid w:val="00BE35EA"/>
    <w:rsid w:val="00BE4B3B"/>
    <w:rsid w:val="00BE4C47"/>
    <w:rsid w:val="00BE5572"/>
    <w:rsid w:val="00BE5786"/>
    <w:rsid w:val="00BE622D"/>
    <w:rsid w:val="00BE6F4E"/>
    <w:rsid w:val="00BE6FF2"/>
    <w:rsid w:val="00BE7185"/>
    <w:rsid w:val="00BF0E16"/>
    <w:rsid w:val="00BF1DF4"/>
    <w:rsid w:val="00BF474E"/>
    <w:rsid w:val="00BF5109"/>
    <w:rsid w:val="00BF568D"/>
    <w:rsid w:val="00BF73B7"/>
    <w:rsid w:val="00BF7E6F"/>
    <w:rsid w:val="00C01777"/>
    <w:rsid w:val="00C01E98"/>
    <w:rsid w:val="00C02806"/>
    <w:rsid w:val="00C02944"/>
    <w:rsid w:val="00C03724"/>
    <w:rsid w:val="00C04128"/>
    <w:rsid w:val="00C04B4C"/>
    <w:rsid w:val="00C11551"/>
    <w:rsid w:val="00C12773"/>
    <w:rsid w:val="00C133EF"/>
    <w:rsid w:val="00C13450"/>
    <w:rsid w:val="00C149E3"/>
    <w:rsid w:val="00C14CA3"/>
    <w:rsid w:val="00C17C2C"/>
    <w:rsid w:val="00C210BD"/>
    <w:rsid w:val="00C21C96"/>
    <w:rsid w:val="00C21DB4"/>
    <w:rsid w:val="00C21E99"/>
    <w:rsid w:val="00C226B6"/>
    <w:rsid w:val="00C236E3"/>
    <w:rsid w:val="00C2436C"/>
    <w:rsid w:val="00C24B5C"/>
    <w:rsid w:val="00C26201"/>
    <w:rsid w:val="00C26713"/>
    <w:rsid w:val="00C26859"/>
    <w:rsid w:val="00C27984"/>
    <w:rsid w:val="00C32AA9"/>
    <w:rsid w:val="00C33650"/>
    <w:rsid w:val="00C34F4B"/>
    <w:rsid w:val="00C35EB1"/>
    <w:rsid w:val="00C36BFC"/>
    <w:rsid w:val="00C3733B"/>
    <w:rsid w:val="00C41A37"/>
    <w:rsid w:val="00C43D5A"/>
    <w:rsid w:val="00C443A9"/>
    <w:rsid w:val="00C4514F"/>
    <w:rsid w:val="00C4570A"/>
    <w:rsid w:val="00C460EB"/>
    <w:rsid w:val="00C466CE"/>
    <w:rsid w:val="00C46AB8"/>
    <w:rsid w:val="00C479E8"/>
    <w:rsid w:val="00C50845"/>
    <w:rsid w:val="00C50F31"/>
    <w:rsid w:val="00C53342"/>
    <w:rsid w:val="00C53434"/>
    <w:rsid w:val="00C53F1D"/>
    <w:rsid w:val="00C54EB1"/>
    <w:rsid w:val="00C54EEE"/>
    <w:rsid w:val="00C56BC6"/>
    <w:rsid w:val="00C61A03"/>
    <w:rsid w:val="00C620F5"/>
    <w:rsid w:val="00C62FCB"/>
    <w:rsid w:val="00C6382F"/>
    <w:rsid w:val="00C63896"/>
    <w:rsid w:val="00C65087"/>
    <w:rsid w:val="00C657A0"/>
    <w:rsid w:val="00C66325"/>
    <w:rsid w:val="00C66A73"/>
    <w:rsid w:val="00C7312E"/>
    <w:rsid w:val="00C73479"/>
    <w:rsid w:val="00C77498"/>
    <w:rsid w:val="00C7795F"/>
    <w:rsid w:val="00C80155"/>
    <w:rsid w:val="00C801A4"/>
    <w:rsid w:val="00C803CA"/>
    <w:rsid w:val="00C806BB"/>
    <w:rsid w:val="00C8385B"/>
    <w:rsid w:val="00C84B2B"/>
    <w:rsid w:val="00C861A9"/>
    <w:rsid w:val="00C86860"/>
    <w:rsid w:val="00C872BE"/>
    <w:rsid w:val="00C91298"/>
    <w:rsid w:val="00C91B1B"/>
    <w:rsid w:val="00C91BBE"/>
    <w:rsid w:val="00C92D48"/>
    <w:rsid w:val="00C938AB"/>
    <w:rsid w:val="00C93E26"/>
    <w:rsid w:val="00C949D7"/>
    <w:rsid w:val="00C94F47"/>
    <w:rsid w:val="00C96354"/>
    <w:rsid w:val="00C973C8"/>
    <w:rsid w:val="00CA020A"/>
    <w:rsid w:val="00CA02F7"/>
    <w:rsid w:val="00CA0B41"/>
    <w:rsid w:val="00CA40E0"/>
    <w:rsid w:val="00CA535E"/>
    <w:rsid w:val="00CA56DD"/>
    <w:rsid w:val="00CA774D"/>
    <w:rsid w:val="00CA78CA"/>
    <w:rsid w:val="00CA795F"/>
    <w:rsid w:val="00CB0868"/>
    <w:rsid w:val="00CB0E15"/>
    <w:rsid w:val="00CB1112"/>
    <w:rsid w:val="00CB161D"/>
    <w:rsid w:val="00CB206E"/>
    <w:rsid w:val="00CB250E"/>
    <w:rsid w:val="00CB2F7F"/>
    <w:rsid w:val="00CB32F0"/>
    <w:rsid w:val="00CB3950"/>
    <w:rsid w:val="00CB5299"/>
    <w:rsid w:val="00CB597D"/>
    <w:rsid w:val="00CB7E31"/>
    <w:rsid w:val="00CC1D1B"/>
    <w:rsid w:val="00CC2F6E"/>
    <w:rsid w:val="00CC2F9F"/>
    <w:rsid w:val="00CC3239"/>
    <w:rsid w:val="00CC325E"/>
    <w:rsid w:val="00CC36DA"/>
    <w:rsid w:val="00CC3A4D"/>
    <w:rsid w:val="00CC3F9E"/>
    <w:rsid w:val="00CC551C"/>
    <w:rsid w:val="00CC5560"/>
    <w:rsid w:val="00CC672D"/>
    <w:rsid w:val="00CD0F81"/>
    <w:rsid w:val="00CD2691"/>
    <w:rsid w:val="00CD395E"/>
    <w:rsid w:val="00CD3F48"/>
    <w:rsid w:val="00CD5852"/>
    <w:rsid w:val="00CD6629"/>
    <w:rsid w:val="00CD6919"/>
    <w:rsid w:val="00CD7694"/>
    <w:rsid w:val="00CD7FD2"/>
    <w:rsid w:val="00CE0965"/>
    <w:rsid w:val="00CE2A1D"/>
    <w:rsid w:val="00CE4D73"/>
    <w:rsid w:val="00CE6686"/>
    <w:rsid w:val="00CF44E7"/>
    <w:rsid w:val="00CF48F7"/>
    <w:rsid w:val="00CF4901"/>
    <w:rsid w:val="00CF4A39"/>
    <w:rsid w:val="00CF4AA4"/>
    <w:rsid w:val="00CF74D1"/>
    <w:rsid w:val="00CF7F22"/>
    <w:rsid w:val="00D00069"/>
    <w:rsid w:val="00D0006C"/>
    <w:rsid w:val="00D019A4"/>
    <w:rsid w:val="00D0240E"/>
    <w:rsid w:val="00D03466"/>
    <w:rsid w:val="00D0550C"/>
    <w:rsid w:val="00D05EDE"/>
    <w:rsid w:val="00D06A0E"/>
    <w:rsid w:val="00D10F4A"/>
    <w:rsid w:val="00D12217"/>
    <w:rsid w:val="00D13018"/>
    <w:rsid w:val="00D13210"/>
    <w:rsid w:val="00D14E47"/>
    <w:rsid w:val="00D17FE3"/>
    <w:rsid w:val="00D20698"/>
    <w:rsid w:val="00D2100F"/>
    <w:rsid w:val="00D21494"/>
    <w:rsid w:val="00D21B09"/>
    <w:rsid w:val="00D21E97"/>
    <w:rsid w:val="00D2200F"/>
    <w:rsid w:val="00D22B33"/>
    <w:rsid w:val="00D24F9C"/>
    <w:rsid w:val="00D2786B"/>
    <w:rsid w:val="00D30150"/>
    <w:rsid w:val="00D328C7"/>
    <w:rsid w:val="00D34184"/>
    <w:rsid w:val="00D35625"/>
    <w:rsid w:val="00D358D6"/>
    <w:rsid w:val="00D35994"/>
    <w:rsid w:val="00D373D4"/>
    <w:rsid w:val="00D373F6"/>
    <w:rsid w:val="00D37735"/>
    <w:rsid w:val="00D40470"/>
    <w:rsid w:val="00D40598"/>
    <w:rsid w:val="00D418D7"/>
    <w:rsid w:val="00D434BE"/>
    <w:rsid w:val="00D4377A"/>
    <w:rsid w:val="00D44047"/>
    <w:rsid w:val="00D441E8"/>
    <w:rsid w:val="00D4483A"/>
    <w:rsid w:val="00D47962"/>
    <w:rsid w:val="00D536DD"/>
    <w:rsid w:val="00D6006F"/>
    <w:rsid w:val="00D60CC5"/>
    <w:rsid w:val="00D60FBF"/>
    <w:rsid w:val="00D6210C"/>
    <w:rsid w:val="00D6307A"/>
    <w:rsid w:val="00D66300"/>
    <w:rsid w:val="00D6651A"/>
    <w:rsid w:val="00D6687C"/>
    <w:rsid w:val="00D66B08"/>
    <w:rsid w:val="00D66EE8"/>
    <w:rsid w:val="00D6796C"/>
    <w:rsid w:val="00D67DDD"/>
    <w:rsid w:val="00D72651"/>
    <w:rsid w:val="00D72DAA"/>
    <w:rsid w:val="00D74710"/>
    <w:rsid w:val="00D748B7"/>
    <w:rsid w:val="00D7577A"/>
    <w:rsid w:val="00D75C47"/>
    <w:rsid w:val="00D76705"/>
    <w:rsid w:val="00D77900"/>
    <w:rsid w:val="00D80F3D"/>
    <w:rsid w:val="00D80FDC"/>
    <w:rsid w:val="00D815E6"/>
    <w:rsid w:val="00D81EE2"/>
    <w:rsid w:val="00D822CC"/>
    <w:rsid w:val="00D83723"/>
    <w:rsid w:val="00D8389F"/>
    <w:rsid w:val="00D83A35"/>
    <w:rsid w:val="00D83D2B"/>
    <w:rsid w:val="00D83DC7"/>
    <w:rsid w:val="00D84271"/>
    <w:rsid w:val="00D852DA"/>
    <w:rsid w:val="00D85DD8"/>
    <w:rsid w:val="00D85EAC"/>
    <w:rsid w:val="00D867AD"/>
    <w:rsid w:val="00D90F05"/>
    <w:rsid w:val="00D92679"/>
    <w:rsid w:val="00D96804"/>
    <w:rsid w:val="00D9786F"/>
    <w:rsid w:val="00D97BBF"/>
    <w:rsid w:val="00DA0583"/>
    <w:rsid w:val="00DA14C2"/>
    <w:rsid w:val="00DA153A"/>
    <w:rsid w:val="00DA27B2"/>
    <w:rsid w:val="00DA2AC5"/>
    <w:rsid w:val="00DA49FC"/>
    <w:rsid w:val="00DA4D98"/>
    <w:rsid w:val="00DA6277"/>
    <w:rsid w:val="00DA70B1"/>
    <w:rsid w:val="00DB020C"/>
    <w:rsid w:val="00DB0D01"/>
    <w:rsid w:val="00DB1339"/>
    <w:rsid w:val="00DB1E3A"/>
    <w:rsid w:val="00DB3598"/>
    <w:rsid w:val="00DB3D0F"/>
    <w:rsid w:val="00DB495C"/>
    <w:rsid w:val="00DB52E1"/>
    <w:rsid w:val="00DB56A1"/>
    <w:rsid w:val="00DB6527"/>
    <w:rsid w:val="00DB6C4D"/>
    <w:rsid w:val="00DB7440"/>
    <w:rsid w:val="00DB76EB"/>
    <w:rsid w:val="00DC0C22"/>
    <w:rsid w:val="00DC1C59"/>
    <w:rsid w:val="00DC2632"/>
    <w:rsid w:val="00DC387B"/>
    <w:rsid w:val="00DC3A87"/>
    <w:rsid w:val="00DC4028"/>
    <w:rsid w:val="00DC495B"/>
    <w:rsid w:val="00DC4B25"/>
    <w:rsid w:val="00DC592A"/>
    <w:rsid w:val="00DD09DA"/>
    <w:rsid w:val="00DD0A62"/>
    <w:rsid w:val="00DD136F"/>
    <w:rsid w:val="00DD20BD"/>
    <w:rsid w:val="00DD6260"/>
    <w:rsid w:val="00DD68C6"/>
    <w:rsid w:val="00DD6AC6"/>
    <w:rsid w:val="00DD7AEC"/>
    <w:rsid w:val="00DE03CA"/>
    <w:rsid w:val="00DE17A7"/>
    <w:rsid w:val="00DE1B16"/>
    <w:rsid w:val="00DE3334"/>
    <w:rsid w:val="00DE3487"/>
    <w:rsid w:val="00DE47B7"/>
    <w:rsid w:val="00DE4AD8"/>
    <w:rsid w:val="00DE4AD9"/>
    <w:rsid w:val="00DE71F3"/>
    <w:rsid w:val="00DE76F8"/>
    <w:rsid w:val="00DF100D"/>
    <w:rsid w:val="00DF1D69"/>
    <w:rsid w:val="00DF1EC7"/>
    <w:rsid w:val="00DF1FE9"/>
    <w:rsid w:val="00DF31F9"/>
    <w:rsid w:val="00DF32C5"/>
    <w:rsid w:val="00DF46D0"/>
    <w:rsid w:val="00DF4CDF"/>
    <w:rsid w:val="00DF61AA"/>
    <w:rsid w:val="00DF6280"/>
    <w:rsid w:val="00DF78E1"/>
    <w:rsid w:val="00E00024"/>
    <w:rsid w:val="00E01063"/>
    <w:rsid w:val="00E04708"/>
    <w:rsid w:val="00E06503"/>
    <w:rsid w:val="00E066E8"/>
    <w:rsid w:val="00E10476"/>
    <w:rsid w:val="00E1117A"/>
    <w:rsid w:val="00E11522"/>
    <w:rsid w:val="00E11AED"/>
    <w:rsid w:val="00E11B3A"/>
    <w:rsid w:val="00E11ECC"/>
    <w:rsid w:val="00E14519"/>
    <w:rsid w:val="00E149D0"/>
    <w:rsid w:val="00E16B89"/>
    <w:rsid w:val="00E170C2"/>
    <w:rsid w:val="00E17820"/>
    <w:rsid w:val="00E17FFE"/>
    <w:rsid w:val="00E2075F"/>
    <w:rsid w:val="00E21BC7"/>
    <w:rsid w:val="00E22EE0"/>
    <w:rsid w:val="00E2338C"/>
    <w:rsid w:val="00E23773"/>
    <w:rsid w:val="00E25B6A"/>
    <w:rsid w:val="00E25D78"/>
    <w:rsid w:val="00E265D0"/>
    <w:rsid w:val="00E301E0"/>
    <w:rsid w:val="00E3079B"/>
    <w:rsid w:val="00E30ABB"/>
    <w:rsid w:val="00E3195A"/>
    <w:rsid w:val="00E32FFE"/>
    <w:rsid w:val="00E36E7F"/>
    <w:rsid w:val="00E4121A"/>
    <w:rsid w:val="00E41584"/>
    <w:rsid w:val="00E434B4"/>
    <w:rsid w:val="00E4445D"/>
    <w:rsid w:val="00E445FB"/>
    <w:rsid w:val="00E46105"/>
    <w:rsid w:val="00E47D29"/>
    <w:rsid w:val="00E5096B"/>
    <w:rsid w:val="00E509B6"/>
    <w:rsid w:val="00E511F7"/>
    <w:rsid w:val="00E52D8D"/>
    <w:rsid w:val="00E53D3D"/>
    <w:rsid w:val="00E53F8F"/>
    <w:rsid w:val="00E54A4E"/>
    <w:rsid w:val="00E55B1E"/>
    <w:rsid w:val="00E56DA8"/>
    <w:rsid w:val="00E579B8"/>
    <w:rsid w:val="00E6090B"/>
    <w:rsid w:val="00E60933"/>
    <w:rsid w:val="00E612D6"/>
    <w:rsid w:val="00E64FD7"/>
    <w:rsid w:val="00E650B2"/>
    <w:rsid w:val="00E668D0"/>
    <w:rsid w:val="00E6702F"/>
    <w:rsid w:val="00E670F3"/>
    <w:rsid w:val="00E67744"/>
    <w:rsid w:val="00E701D2"/>
    <w:rsid w:val="00E70CD1"/>
    <w:rsid w:val="00E70D2A"/>
    <w:rsid w:val="00E71D32"/>
    <w:rsid w:val="00E72CDC"/>
    <w:rsid w:val="00E73305"/>
    <w:rsid w:val="00E7371C"/>
    <w:rsid w:val="00E755B0"/>
    <w:rsid w:val="00E76C4C"/>
    <w:rsid w:val="00E80B50"/>
    <w:rsid w:val="00E830BA"/>
    <w:rsid w:val="00E835A8"/>
    <w:rsid w:val="00E84C18"/>
    <w:rsid w:val="00E85F57"/>
    <w:rsid w:val="00E86248"/>
    <w:rsid w:val="00E863C6"/>
    <w:rsid w:val="00E87A00"/>
    <w:rsid w:val="00E87A84"/>
    <w:rsid w:val="00E904F6"/>
    <w:rsid w:val="00E91651"/>
    <w:rsid w:val="00E91D1E"/>
    <w:rsid w:val="00E93B52"/>
    <w:rsid w:val="00E93DC7"/>
    <w:rsid w:val="00E93F34"/>
    <w:rsid w:val="00E94A1A"/>
    <w:rsid w:val="00E957A5"/>
    <w:rsid w:val="00E96B00"/>
    <w:rsid w:val="00E96D36"/>
    <w:rsid w:val="00E97B3F"/>
    <w:rsid w:val="00EA0E76"/>
    <w:rsid w:val="00EA1207"/>
    <w:rsid w:val="00EA1FDB"/>
    <w:rsid w:val="00EA233C"/>
    <w:rsid w:val="00EA44E7"/>
    <w:rsid w:val="00EA4D62"/>
    <w:rsid w:val="00EA68EA"/>
    <w:rsid w:val="00EA7DBD"/>
    <w:rsid w:val="00EB1D3E"/>
    <w:rsid w:val="00EB4148"/>
    <w:rsid w:val="00EB5B99"/>
    <w:rsid w:val="00EB68CD"/>
    <w:rsid w:val="00EB6C89"/>
    <w:rsid w:val="00EB71CB"/>
    <w:rsid w:val="00EB77F1"/>
    <w:rsid w:val="00EC0961"/>
    <w:rsid w:val="00EC1070"/>
    <w:rsid w:val="00EC210E"/>
    <w:rsid w:val="00EC51B5"/>
    <w:rsid w:val="00EC5331"/>
    <w:rsid w:val="00EC5883"/>
    <w:rsid w:val="00EC5C0A"/>
    <w:rsid w:val="00EC7A7F"/>
    <w:rsid w:val="00EC7D68"/>
    <w:rsid w:val="00ED0961"/>
    <w:rsid w:val="00ED0EF2"/>
    <w:rsid w:val="00ED24E4"/>
    <w:rsid w:val="00ED300D"/>
    <w:rsid w:val="00ED3470"/>
    <w:rsid w:val="00ED53F4"/>
    <w:rsid w:val="00ED55AE"/>
    <w:rsid w:val="00ED5A20"/>
    <w:rsid w:val="00ED5C18"/>
    <w:rsid w:val="00EE0992"/>
    <w:rsid w:val="00EE25FC"/>
    <w:rsid w:val="00EE481F"/>
    <w:rsid w:val="00EF13B1"/>
    <w:rsid w:val="00EF1D80"/>
    <w:rsid w:val="00EF28D3"/>
    <w:rsid w:val="00EF2E22"/>
    <w:rsid w:val="00EF3262"/>
    <w:rsid w:val="00EF3633"/>
    <w:rsid w:val="00EF3FA2"/>
    <w:rsid w:val="00EF462D"/>
    <w:rsid w:val="00EF4F7A"/>
    <w:rsid w:val="00EF5FB7"/>
    <w:rsid w:val="00EF75DF"/>
    <w:rsid w:val="00EF7763"/>
    <w:rsid w:val="00F00457"/>
    <w:rsid w:val="00F02CEF"/>
    <w:rsid w:val="00F0476D"/>
    <w:rsid w:val="00F062F8"/>
    <w:rsid w:val="00F079C8"/>
    <w:rsid w:val="00F11690"/>
    <w:rsid w:val="00F13517"/>
    <w:rsid w:val="00F13E09"/>
    <w:rsid w:val="00F13F08"/>
    <w:rsid w:val="00F156B8"/>
    <w:rsid w:val="00F17B33"/>
    <w:rsid w:val="00F21917"/>
    <w:rsid w:val="00F21B16"/>
    <w:rsid w:val="00F22863"/>
    <w:rsid w:val="00F23354"/>
    <w:rsid w:val="00F24B65"/>
    <w:rsid w:val="00F251C9"/>
    <w:rsid w:val="00F25CF8"/>
    <w:rsid w:val="00F26791"/>
    <w:rsid w:val="00F271CA"/>
    <w:rsid w:val="00F30D54"/>
    <w:rsid w:val="00F311B7"/>
    <w:rsid w:val="00F3244B"/>
    <w:rsid w:val="00F32BDE"/>
    <w:rsid w:val="00F33B19"/>
    <w:rsid w:val="00F359A9"/>
    <w:rsid w:val="00F35E6B"/>
    <w:rsid w:val="00F36BD8"/>
    <w:rsid w:val="00F41D4F"/>
    <w:rsid w:val="00F428DB"/>
    <w:rsid w:val="00F42E95"/>
    <w:rsid w:val="00F43A0B"/>
    <w:rsid w:val="00F441C8"/>
    <w:rsid w:val="00F4632B"/>
    <w:rsid w:val="00F46347"/>
    <w:rsid w:val="00F47A77"/>
    <w:rsid w:val="00F47EAF"/>
    <w:rsid w:val="00F5066E"/>
    <w:rsid w:val="00F5162F"/>
    <w:rsid w:val="00F5165D"/>
    <w:rsid w:val="00F51A52"/>
    <w:rsid w:val="00F51C4E"/>
    <w:rsid w:val="00F52F12"/>
    <w:rsid w:val="00F530CD"/>
    <w:rsid w:val="00F5395D"/>
    <w:rsid w:val="00F53F34"/>
    <w:rsid w:val="00F60E69"/>
    <w:rsid w:val="00F61BEF"/>
    <w:rsid w:val="00F622DF"/>
    <w:rsid w:val="00F62549"/>
    <w:rsid w:val="00F650DA"/>
    <w:rsid w:val="00F65EEE"/>
    <w:rsid w:val="00F663FF"/>
    <w:rsid w:val="00F66C87"/>
    <w:rsid w:val="00F67BB2"/>
    <w:rsid w:val="00F67D24"/>
    <w:rsid w:val="00F7012F"/>
    <w:rsid w:val="00F705CF"/>
    <w:rsid w:val="00F70BFE"/>
    <w:rsid w:val="00F7119C"/>
    <w:rsid w:val="00F726F5"/>
    <w:rsid w:val="00F737F7"/>
    <w:rsid w:val="00F76194"/>
    <w:rsid w:val="00F81B64"/>
    <w:rsid w:val="00F84A9E"/>
    <w:rsid w:val="00F84FF4"/>
    <w:rsid w:val="00F85AAC"/>
    <w:rsid w:val="00F86EB2"/>
    <w:rsid w:val="00F87121"/>
    <w:rsid w:val="00F875A5"/>
    <w:rsid w:val="00F9045D"/>
    <w:rsid w:val="00F9154F"/>
    <w:rsid w:val="00F92121"/>
    <w:rsid w:val="00F943DA"/>
    <w:rsid w:val="00F97B3F"/>
    <w:rsid w:val="00FA093E"/>
    <w:rsid w:val="00FA11CC"/>
    <w:rsid w:val="00FA54D4"/>
    <w:rsid w:val="00FA57E2"/>
    <w:rsid w:val="00FA735E"/>
    <w:rsid w:val="00FB0046"/>
    <w:rsid w:val="00FB0A26"/>
    <w:rsid w:val="00FB0C06"/>
    <w:rsid w:val="00FB10D2"/>
    <w:rsid w:val="00FB1B10"/>
    <w:rsid w:val="00FB4CB9"/>
    <w:rsid w:val="00FB551B"/>
    <w:rsid w:val="00FB5D8B"/>
    <w:rsid w:val="00FB5E49"/>
    <w:rsid w:val="00FC31B0"/>
    <w:rsid w:val="00FC3E8C"/>
    <w:rsid w:val="00FC79E4"/>
    <w:rsid w:val="00FC7B8B"/>
    <w:rsid w:val="00FD0BC3"/>
    <w:rsid w:val="00FD4D4A"/>
    <w:rsid w:val="00FD5BCF"/>
    <w:rsid w:val="00FD7F25"/>
    <w:rsid w:val="00FE05EA"/>
    <w:rsid w:val="00FE13F6"/>
    <w:rsid w:val="00FE2FD4"/>
    <w:rsid w:val="00FE3F04"/>
    <w:rsid w:val="00FE459A"/>
    <w:rsid w:val="00FE479F"/>
    <w:rsid w:val="00FE5F25"/>
    <w:rsid w:val="00FE68CB"/>
    <w:rsid w:val="00FE7015"/>
    <w:rsid w:val="00FE7EE7"/>
    <w:rsid w:val="00FF5D55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9A5"/>
    <w:rPr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964A1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63E24"/>
    <w:rPr>
      <w:rFonts w:ascii="Cambria" w:hAnsi="Cambria" w:cs="Cambria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rsid w:val="009609A5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9609A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9609A5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">
    <w:name w:val="p"/>
    <w:basedOn w:val="Normal"/>
    <w:uiPriority w:val="99"/>
    <w:rsid w:val="00835EF6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835EF6"/>
    <w:rPr>
      <w:b/>
      <w:bCs/>
    </w:rPr>
  </w:style>
  <w:style w:type="paragraph" w:customStyle="1" w:styleId="ConsPlusTitle">
    <w:name w:val="ConsPlusTitle"/>
    <w:uiPriority w:val="99"/>
    <w:rsid w:val="000475B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784D29"/>
    <w:pPr>
      <w:autoSpaceDE w:val="0"/>
      <w:autoSpaceDN w:val="0"/>
      <w:adjustRightInd w:val="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210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79FA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367</Words>
  <Characters>2094</Characters>
  <Application>Microsoft Office Outlook</Application>
  <DocSecurity>0</DocSecurity>
  <Lines>0</Lines>
  <Paragraphs>0</Paragraphs>
  <ScaleCrop>false</ScaleCrop>
  <Company>minprom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</dc:title>
  <dc:subject/>
  <dc:creator>Чубаркина</dc:creator>
  <cp:keywords/>
  <dc:description/>
  <cp:lastModifiedBy>user</cp:lastModifiedBy>
  <cp:revision>4</cp:revision>
  <cp:lastPrinted>2016-02-10T13:47:00Z</cp:lastPrinted>
  <dcterms:created xsi:type="dcterms:W3CDTF">2016-02-10T13:07:00Z</dcterms:created>
  <dcterms:modified xsi:type="dcterms:W3CDTF">2016-02-10T13:48:00Z</dcterms:modified>
</cp:coreProperties>
</file>